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5C702702"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C008B3">
        <w:rPr>
          <w:b/>
          <w:bCs/>
          <w:sz w:val="32"/>
          <w:szCs w:val="32"/>
        </w:rPr>
        <w:t>4</w:t>
      </w:r>
      <w:r w:rsidR="00676894">
        <w:rPr>
          <w:b/>
          <w:bCs/>
          <w:sz w:val="32"/>
          <w:szCs w:val="32"/>
        </w:rPr>
        <w:t>9</w:t>
      </w:r>
      <w:r w:rsidR="00293D1E">
        <w:rPr>
          <w:b/>
          <w:bCs/>
          <w:sz w:val="32"/>
          <w:szCs w:val="32"/>
        </w:rPr>
        <w:t>E_CC#</w:t>
      </w:r>
      <w:r w:rsidR="00865D8C">
        <w:rPr>
          <w:b/>
          <w:bCs/>
          <w:sz w:val="32"/>
          <w:szCs w:val="32"/>
        </w:rPr>
        <w:t>2</w:t>
      </w:r>
      <w:r w:rsidR="0064465A">
        <w:rPr>
          <w:b/>
          <w:bCs/>
          <w:sz w:val="32"/>
          <w:szCs w:val="32"/>
        </w:rPr>
        <w:br/>
        <w:t xml:space="preserve">Version </w:t>
      </w:r>
      <w:r w:rsidR="00877DD6">
        <w:rPr>
          <w:b/>
          <w:bCs/>
          <w:sz w:val="32"/>
          <w:szCs w:val="32"/>
        </w:rPr>
        <w:t>1</w:t>
      </w:r>
    </w:p>
    <w:p w14:paraId="35CF83A2" w14:textId="74F9A1F5" w:rsidR="004A698B" w:rsidRPr="00D820C9" w:rsidRDefault="004A698B"/>
    <w:p w14:paraId="27C7387B" w14:textId="3F1ADD11"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986115">
        <w:rPr>
          <w:color w:val="0000FF"/>
        </w:rPr>
        <w:t>1</w:t>
      </w:r>
      <w:r w:rsidR="00865D8C">
        <w:rPr>
          <w:color w:val="0000FF"/>
        </w:rPr>
        <w:t>8</w:t>
      </w:r>
      <w:r w:rsidR="00CA4BD5">
        <w:rPr>
          <w:color w:val="0000FF"/>
        </w:rPr>
        <w:t xml:space="preserve"> </w:t>
      </w:r>
      <w:r w:rsidR="00676894">
        <w:rPr>
          <w:color w:val="0000FF"/>
        </w:rPr>
        <w:t>February</w:t>
      </w:r>
      <w:r w:rsidRPr="0048558F">
        <w:rPr>
          <w:color w:val="0000FF"/>
        </w:rPr>
        <w:t xml:space="preserve"> 202</w:t>
      </w:r>
      <w:r w:rsidR="00676894">
        <w:rPr>
          <w:color w:val="0000FF"/>
        </w:rPr>
        <w:t>2</w:t>
      </w:r>
      <w:r w:rsidRPr="0048558F">
        <w:rPr>
          <w:color w:val="0000FF"/>
        </w:rPr>
        <w:t xml:space="preserve">, </w:t>
      </w:r>
      <w:r w:rsidR="008F4E67" w:rsidRPr="0048558F">
        <w:rPr>
          <w:color w:val="0000FF"/>
        </w:rPr>
        <w:t>1</w:t>
      </w:r>
      <w:r w:rsidR="00C008B3">
        <w:rPr>
          <w:color w:val="0000FF"/>
        </w:rPr>
        <w:t>3.</w:t>
      </w:r>
      <w:r w:rsidR="00CA4BD5">
        <w:rPr>
          <w:color w:val="0000FF"/>
        </w:rPr>
        <w:t>3</w:t>
      </w:r>
      <w:r w:rsidR="00745058" w:rsidRPr="0048558F">
        <w:rPr>
          <w:color w:val="0000FF"/>
        </w:rPr>
        <w:t>0</w:t>
      </w:r>
      <w:r w:rsidR="008F4E67" w:rsidRPr="0048558F">
        <w:rPr>
          <w:color w:val="0000FF"/>
        </w:rPr>
        <w:t xml:space="preserve"> UTC</w:t>
      </w:r>
    </w:p>
    <w:p w14:paraId="11C98E3F" w14:textId="7C62C8F8" w:rsidR="004A698B" w:rsidRDefault="004A698B"/>
    <w:p w14:paraId="74C4DA3C" w14:textId="06EE3C96" w:rsidR="004A698B" w:rsidRDefault="000840CD" w:rsidP="006C270F">
      <w:r>
        <w:t xml:space="preserve">~ </w:t>
      </w:r>
      <w:r w:rsidR="00254152">
        <w:t>180</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1FF9BC31" w14:textId="77777777" w:rsidR="00991694" w:rsidRDefault="00991694" w:rsidP="008473C1">
      <w:pPr>
        <w:pStyle w:val="FP"/>
        <w:rPr>
          <w:color w:val="0000FF"/>
        </w:rPr>
      </w:pPr>
      <w:r>
        <w:rPr>
          <w:color w:val="0000FF"/>
        </w:rPr>
        <w:t>Apple</w:t>
      </w:r>
    </w:p>
    <w:p w14:paraId="2A048EEA" w14:textId="77777777" w:rsidR="00991694" w:rsidRDefault="00991694" w:rsidP="008473C1">
      <w:pPr>
        <w:pStyle w:val="FP"/>
        <w:rPr>
          <w:color w:val="0000FF"/>
        </w:rPr>
      </w:pPr>
      <w:r>
        <w:rPr>
          <w:color w:val="0000FF"/>
        </w:rPr>
        <w:t>AT&amp;T</w:t>
      </w:r>
    </w:p>
    <w:p w14:paraId="63002A6B" w14:textId="77777777" w:rsidR="00991694" w:rsidRDefault="00991694" w:rsidP="008473C1">
      <w:pPr>
        <w:pStyle w:val="FP"/>
        <w:rPr>
          <w:color w:val="0000FF"/>
        </w:rPr>
      </w:pPr>
      <w:r>
        <w:rPr>
          <w:color w:val="0000FF"/>
        </w:rPr>
        <w:t>Broadcom</w:t>
      </w:r>
    </w:p>
    <w:p w14:paraId="7163089C" w14:textId="77777777" w:rsidR="00991694" w:rsidRDefault="00991694" w:rsidP="008473C1">
      <w:pPr>
        <w:pStyle w:val="FP"/>
        <w:rPr>
          <w:color w:val="0000FF"/>
        </w:rPr>
      </w:pPr>
      <w:r>
        <w:rPr>
          <w:color w:val="0000FF"/>
        </w:rPr>
        <w:t>BT</w:t>
      </w:r>
    </w:p>
    <w:p w14:paraId="77FB5A61" w14:textId="77777777" w:rsidR="00991694" w:rsidRDefault="00991694" w:rsidP="008473C1">
      <w:pPr>
        <w:pStyle w:val="FP"/>
        <w:rPr>
          <w:color w:val="0000FF"/>
        </w:rPr>
      </w:pPr>
      <w:proofErr w:type="spellStart"/>
      <w:r>
        <w:rPr>
          <w:color w:val="0000FF"/>
        </w:rPr>
        <w:t>CableLabs</w:t>
      </w:r>
      <w:proofErr w:type="spellEnd"/>
    </w:p>
    <w:p w14:paraId="755FF9E2" w14:textId="77777777" w:rsidR="00991694" w:rsidRDefault="00991694" w:rsidP="008473C1">
      <w:pPr>
        <w:pStyle w:val="FP"/>
        <w:rPr>
          <w:color w:val="0000FF"/>
        </w:rPr>
      </w:pPr>
      <w:r>
        <w:rPr>
          <w:color w:val="0000FF"/>
        </w:rPr>
        <w:t>CATT</w:t>
      </w:r>
    </w:p>
    <w:p w14:paraId="37AAB26C" w14:textId="77777777" w:rsidR="00991694" w:rsidRDefault="00991694" w:rsidP="008473C1">
      <w:pPr>
        <w:pStyle w:val="FP"/>
        <w:rPr>
          <w:color w:val="0000FF"/>
        </w:rPr>
      </w:pPr>
      <w:r>
        <w:rPr>
          <w:color w:val="0000FF"/>
        </w:rPr>
        <w:t>Charter</w:t>
      </w:r>
    </w:p>
    <w:p w14:paraId="4B1A0051" w14:textId="77777777" w:rsidR="00991694" w:rsidRDefault="00991694" w:rsidP="008473C1">
      <w:pPr>
        <w:pStyle w:val="FP"/>
        <w:rPr>
          <w:color w:val="0000FF"/>
        </w:rPr>
      </w:pPr>
      <w:r>
        <w:rPr>
          <w:color w:val="0000FF"/>
        </w:rPr>
        <w:t>China Mobile</w:t>
      </w:r>
    </w:p>
    <w:p w14:paraId="537BDBDB" w14:textId="77777777" w:rsidR="00991694" w:rsidRDefault="00991694" w:rsidP="008473C1">
      <w:pPr>
        <w:pStyle w:val="FP"/>
        <w:rPr>
          <w:color w:val="0000FF"/>
        </w:rPr>
      </w:pPr>
      <w:r>
        <w:rPr>
          <w:color w:val="0000FF"/>
        </w:rPr>
        <w:t>China Telecom</w:t>
      </w:r>
    </w:p>
    <w:p w14:paraId="2492E643" w14:textId="77777777" w:rsidR="00991694" w:rsidRDefault="00991694" w:rsidP="008473C1">
      <w:pPr>
        <w:pStyle w:val="FP"/>
        <w:rPr>
          <w:color w:val="0000FF"/>
        </w:rPr>
      </w:pPr>
      <w:r>
        <w:rPr>
          <w:color w:val="0000FF"/>
        </w:rPr>
        <w:t>China Unicom</w:t>
      </w:r>
    </w:p>
    <w:p w14:paraId="1B2DB9BC" w14:textId="77777777" w:rsidR="00991694" w:rsidRDefault="00991694" w:rsidP="008473C1">
      <w:pPr>
        <w:pStyle w:val="FP"/>
        <w:rPr>
          <w:color w:val="0000FF"/>
        </w:rPr>
      </w:pPr>
      <w:r>
        <w:rPr>
          <w:color w:val="0000FF"/>
        </w:rPr>
        <w:t>Cisco</w:t>
      </w:r>
    </w:p>
    <w:p w14:paraId="29D7FEC2" w14:textId="77777777" w:rsidR="00991694" w:rsidRDefault="00991694" w:rsidP="008473C1">
      <w:pPr>
        <w:pStyle w:val="FP"/>
        <w:rPr>
          <w:color w:val="0000FF"/>
        </w:rPr>
      </w:pPr>
      <w:r>
        <w:rPr>
          <w:color w:val="0000FF"/>
        </w:rPr>
        <w:t>CMCC</w:t>
      </w:r>
    </w:p>
    <w:p w14:paraId="035037EF" w14:textId="77777777" w:rsidR="00991694" w:rsidRDefault="00991694" w:rsidP="008473C1">
      <w:pPr>
        <w:pStyle w:val="FP"/>
        <w:rPr>
          <w:color w:val="0000FF"/>
        </w:rPr>
      </w:pPr>
      <w:r>
        <w:rPr>
          <w:color w:val="0000FF"/>
        </w:rPr>
        <w:t>CMTI</w:t>
      </w:r>
    </w:p>
    <w:p w14:paraId="08AD5842" w14:textId="77777777" w:rsidR="00991694" w:rsidRDefault="00991694" w:rsidP="008473C1">
      <w:pPr>
        <w:pStyle w:val="FP"/>
        <w:rPr>
          <w:color w:val="0000FF"/>
        </w:rPr>
      </w:pPr>
      <w:r>
        <w:rPr>
          <w:color w:val="0000FF"/>
        </w:rPr>
        <w:t>Comcast</w:t>
      </w:r>
    </w:p>
    <w:p w14:paraId="3DFD5041" w14:textId="77777777" w:rsidR="00991694" w:rsidRDefault="00991694" w:rsidP="008473C1">
      <w:pPr>
        <w:pStyle w:val="FP"/>
        <w:rPr>
          <w:color w:val="0000FF"/>
        </w:rPr>
      </w:pPr>
      <w:r>
        <w:rPr>
          <w:color w:val="0000FF"/>
        </w:rPr>
        <w:t>Deutsche Telekom</w:t>
      </w:r>
    </w:p>
    <w:p w14:paraId="2BB9A9F0" w14:textId="77777777" w:rsidR="00991694" w:rsidRDefault="00991694" w:rsidP="008473C1">
      <w:pPr>
        <w:pStyle w:val="FP"/>
        <w:rPr>
          <w:color w:val="0000FF"/>
        </w:rPr>
      </w:pPr>
      <w:r>
        <w:rPr>
          <w:color w:val="0000FF"/>
        </w:rPr>
        <w:t>DISH</w:t>
      </w:r>
    </w:p>
    <w:p w14:paraId="33E82F6E" w14:textId="77777777" w:rsidR="00991694" w:rsidRDefault="00991694" w:rsidP="008473C1">
      <w:pPr>
        <w:pStyle w:val="FP"/>
        <w:rPr>
          <w:color w:val="0000FF"/>
        </w:rPr>
      </w:pPr>
      <w:r>
        <w:rPr>
          <w:color w:val="0000FF"/>
        </w:rPr>
        <w:t>DOCOMO</w:t>
      </w:r>
    </w:p>
    <w:p w14:paraId="09B9B172" w14:textId="77777777" w:rsidR="00991694" w:rsidRDefault="00991694" w:rsidP="008473C1">
      <w:pPr>
        <w:pStyle w:val="FP"/>
        <w:rPr>
          <w:color w:val="0000FF"/>
        </w:rPr>
      </w:pPr>
      <w:r>
        <w:rPr>
          <w:color w:val="0000FF"/>
        </w:rPr>
        <w:t>Ericsson</w:t>
      </w:r>
    </w:p>
    <w:p w14:paraId="2A129E89" w14:textId="77777777" w:rsidR="00991694" w:rsidRDefault="00991694" w:rsidP="008473C1">
      <w:pPr>
        <w:pStyle w:val="FP"/>
        <w:rPr>
          <w:color w:val="0000FF"/>
        </w:rPr>
      </w:pPr>
      <w:r>
        <w:rPr>
          <w:color w:val="0000FF"/>
        </w:rPr>
        <w:t>ETRI</w:t>
      </w:r>
    </w:p>
    <w:p w14:paraId="130E476F" w14:textId="77777777" w:rsidR="00991694" w:rsidRDefault="00991694" w:rsidP="008473C1">
      <w:pPr>
        <w:pStyle w:val="FP"/>
        <w:rPr>
          <w:color w:val="0000FF"/>
        </w:rPr>
      </w:pPr>
      <w:r>
        <w:rPr>
          <w:color w:val="0000FF"/>
        </w:rPr>
        <w:t>FirstNet</w:t>
      </w:r>
    </w:p>
    <w:p w14:paraId="4B2E91D5" w14:textId="77777777" w:rsidR="00991694" w:rsidRDefault="00991694" w:rsidP="008473C1">
      <w:pPr>
        <w:pStyle w:val="FP"/>
        <w:rPr>
          <w:color w:val="0000FF"/>
        </w:rPr>
      </w:pPr>
      <w:r>
        <w:rPr>
          <w:color w:val="0000FF"/>
        </w:rPr>
        <w:t>Fujitsu</w:t>
      </w:r>
    </w:p>
    <w:p w14:paraId="3602EDBA" w14:textId="77777777" w:rsidR="00991694" w:rsidRDefault="00991694" w:rsidP="008473C1">
      <w:pPr>
        <w:pStyle w:val="FP"/>
        <w:rPr>
          <w:color w:val="0000FF"/>
        </w:rPr>
      </w:pPr>
      <w:proofErr w:type="spellStart"/>
      <w:r>
        <w:rPr>
          <w:color w:val="0000FF"/>
        </w:rPr>
        <w:t>Futurewei</w:t>
      </w:r>
      <w:proofErr w:type="spellEnd"/>
    </w:p>
    <w:p w14:paraId="650B0133" w14:textId="77777777" w:rsidR="00991694" w:rsidRDefault="00991694" w:rsidP="008473C1">
      <w:pPr>
        <w:pStyle w:val="FP"/>
        <w:rPr>
          <w:color w:val="0000FF"/>
        </w:rPr>
      </w:pPr>
      <w:proofErr w:type="spellStart"/>
      <w:r>
        <w:rPr>
          <w:color w:val="0000FF"/>
        </w:rPr>
        <w:t>GateHouse</w:t>
      </w:r>
      <w:proofErr w:type="spellEnd"/>
    </w:p>
    <w:p w14:paraId="32B81EC4" w14:textId="77777777" w:rsidR="00991694" w:rsidRDefault="00991694" w:rsidP="008473C1">
      <w:pPr>
        <w:pStyle w:val="FP"/>
        <w:rPr>
          <w:color w:val="0000FF"/>
        </w:rPr>
      </w:pPr>
      <w:r>
        <w:rPr>
          <w:color w:val="0000FF"/>
        </w:rPr>
        <w:t>Huawei</w:t>
      </w:r>
    </w:p>
    <w:p w14:paraId="609C3A26" w14:textId="77777777" w:rsidR="00991694" w:rsidRDefault="00991694" w:rsidP="008473C1">
      <w:pPr>
        <w:pStyle w:val="FP"/>
        <w:rPr>
          <w:color w:val="0000FF"/>
        </w:rPr>
      </w:pPr>
      <w:r>
        <w:rPr>
          <w:color w:val="0000FF"/>
        </w:rPr>
        <w:t>IDCC</w:t>
      </w:r>
    </w:p>
    <w:p w14:paraId="2C35AFA1" w14:textId="77777777" w:rsidR="00991694" w:rsidRDefault="00991694" w:rsidP="008473C1">
      <w:pPr>
        <w:pStyle w:val="FP"/>
        <w:rPr>
          <w:color w:val="0000FF"/>
        </w:rPr>
      </w:pPr>
      <w:r>
        <w:rPr>
          <w:color w:val="0000FF"/>
        </w:rPr>
        <w:t>Intel</w:t>
      </w:r>
    </w:p>
    <w:p w14:paraId="59C4D1D0" w14:textId="77777777" w:rsidR="00991694" w:rsidRDefault="00991694" w:rsidP="008473C1">
      <w:pPr>
        <w:pStyle w:val="FP"/>
        <w:rPr>
          <w:color w:val="0000FF"/>
        </w:rPr>
      </w:pPr>
      <w:proofErr w:type="spellStart"/>
      <w:r>
        <w:rPr>
          <w:color w:val="0000FF"/>
        </w:rPr>
        <w:t>InterDigital</w:t>
      </w:r>
      <w:proofErr w:type="spellEnd"/>
    </w:p>
    <w:p w14:paraId="3DDAD200" w14:textId="77777777" w:rsidR="00991694" w:rsidRDefault="00991694" w:rsidP="008473C1">
      <w:pPr>
        <w:pStyle w:val="FP"/>
        <w:rPr>
          <w:color w:val="0000FF"/>
        </w:rPr>
      </w:pPr>
      <w:r>
        <w:rPr>
          <w:color w:val="0000FF"/>
        </w:rPr>
        <w:t>Lenovo</w:t>
      </w:r>
    </w:p>
    <w:p w14:paraId="23C136F3" w14:textId="77777777" w:rsidR="00991694" w:rsidRDefault="00991694" w:rsidP="008473C1">
      <w:pPr>
        <w:pStyle w:val="FP"/>
        <w:rPr>
          <w:color w:val="0000FF"/>
        </w:rPr>
      </w:pPr>
      <w:r>
        <w:rPr>
          <w:color w:val="0000FF"/>
        </w:rPr>
        <w:t xml:space="preserve">LG </w:t>
      </w:r>
      <w:proofErr w:type="spellStart"/>
      <w:r>
        <w:rPr>
          <w:color w:val="0000FF"/>
        </w:rPr>
        <w:t>Uplus</w:t>
      </w:r>
      <w:proofErr w:type="spellEnd"/>
    </w:p>
    <w:p w14:paraId="4C9DB636" w14:textId="77777777" w:rsidR="00991694" w:rsidRDefault="00991694" w:rsidP="008473C1">
      <w:pPr>
        <w:pStyle w:val="FP"/>
        <w:rPr>
          <w:color w:val="0000FF"/>
        </w:rPr>
      </w:pPr>
      <w:r>
        <w:rPr>
          <w:color w:val="0000FF"/>
        </w:rPr>
        <w:t>LGE</w:t>
      </w:r>
    </w:p>
    <w:p w14:paraId="6CB7E3EF" w14:textId="77777777" w:rsidR="00991694" w:rsidRDefault="00991694" w:rsidP="008473C1">
      <w:pPr>
        <w:pStyle w:val="FP"/>
        <w:rPr>
          <w:color w:val="0000FF"/>
        </w:rPr>
      </w:pPr>
      <w:r>
        <w:rPr>
          <w:color w:val="0000FF"/>
        </w:rPr>
        <w:t>MediaTek</w:t>
      </w:r>
    </w:p>
    <w:p w14:paraId="6FCBCF24" w14:textId="77777777" w:rsidR="00991694" w:rsidRDefault="00991694" w:rsidP="008473C1">
      <w:pPr>
        <w:pStyle w:val="FP"/>
        <w:rPr>
          <w:color w:val="0000FF"/>
        </w:rPr>
      </w:pPr>
      <w:r>
        <w:rPr>
          <w:color w:val="0000FF"/>
        </w:rPr>
        <w:t>MITRE</w:t>
      </w:r>
    </w:p>
    <w:p w14:paraId="5BF8CFC3" w14:textId="77777777" w:rsidR="00991694" w:rsidRDefault="00991694" w:rsidP="008473C1">
      <w:pPr>
        <w:pStyle w:val="FP"/>
        <w:rPr>
          <w:color w:val="0000FF"/>
        </w:rPr>
      </w:pPr>
      <w:r>
        <w:rPr>
          <w:color w:val="0000FF"/>
        </w:rPr>
        <w:t>NEC</w:t>
      </w:r>
    </w:p>
    <w:p w14:paraId="1481C542" w14:textId="77777777" w:rsidR="00991694" w:rsidRDefault="00991694" w:rsidP="008473C1">
      <w:pPr>
        <w:pStyle w:val="FP"/>
        <w:rPr>
          <w:color w:val="0000FF"/>
        </w:rPr>
      </w:pPr>
      <w:r>
        <w:rPr>
          <w:color w:val="0000FF"/>
        </w:rPr>
        <w:t>Nokia</w:t>
      </w:r>
    </w:p>
    <w:p w14:paraId="338713FB" w14:textId="77777777" w:rsidR="00991694" w:rsidRDefault="00991694" w:rsidP="008473C1">
      <w:pPr>
        <w:pStyle w:val="FP"/>
        <w:rPr>
          <w:color w:val="0000FF"/>
        </w:rPr>
      </w:pPr>
      <w:r>
        <w:rPr>
          <w:color w:val="0000FF"/>
        </w:rPr>
        <w:t>NTT DOCOMO</w:t>
      </w:r>
    </w:p>
    <w:p w14:paraId="54922451" w14:textId="77777777" w:rsidR="00991694" w:rsidRDefault="00991694" w:rsidP="008473C1">
      <w:pPr>
        <w:pStyle w:val="FP"/>
        <w:rPr>
          <w:color w:val="0000FF"/>
        </w:rPr>
      </w:pPr>
      <w:r>
        <w:rPr>
          <w:color w:val="0000FF"/>
        </w:rPr>
        <w:t>OPPO</w:t>
      </w:r>
    </w:p>
    <w:p w14:paraId="521C1794" w14:textId="77777777" w:rsidR="00991694" w:rsidRDefault="00991694" w:rsidP="008473C1">
      <w:pPr>
        <w:pStyle w:val="FP"/>
        <w:rPr>
          <w:color w:val="0000FF"/>
        </w:rPr>
      </w:pPr>
      <w:r>
        <w:rPr>
          <w:color w:val="0000FF"/>
        </w:rPr>
        <w:t>Orange</w:t>
      </w:r>
    </w:p>
    <w:p w14:paraId="0938573E" w14:textId="77777777" w:rsidR="00991694" w:rsidRDefault="00991694" w:rsidP="008473C1">
      <w:pPr>
        <w:pStyle w:val="FP"/>
        <w:rPr>
          <w:color w:val="0000FF"/>
        </w:rPr>
      </w:pPr>
      <w:r>
        <w:rPr>
          <w:color w:val="0000FF"/>
        </w:rPr>
        <w:t>OTD</w:t>
      </w:r>
    </w:p>
    <w:p w14:paraId="72B9F7BD" w14:textId="77777777" w:rsidR="00991694" w:rsidRDefault="00991694" w:rsidP="008473C1">
      <w:pPr>
        <w:pStyle w:val="FP"/>
        <w:rPr>
          <w:color w:val="0000FF"/>
        </w:rPr>
      </w:pPr>
      <w:proofErr w:type="spellStart"/>
      <w:r>
        <w:rPr>
          <w:color w:val="0000FF"/>
        </w:rPr>
        <w:t>Peraton</w:t>
      </w:r>
      <w:proofErr w:type="spellEnd"/>
      <w:r>
        <w:rPr>
          <w:color w:val="0000FF"/>
        </w:rPr>
        <w:t xml:space="preserve"> Labs</w:t>
      </w:r>
    </w:p>
    <w:p w14:paraId="44B1DDE9" w14:textId="77777777" w:rsidR="00991694" w:rsidRDefault="00991694" w:rsidP="008473C1">
      <w:pPr>
        <w:pStyle w:val="FP"/>
        <w:rPr>
          <w:color w:val="0000FF"/>
        </w:rPr>
      </w:pPr>
      <w:r>
        <w:rPr>
          <w:color w:val="0000FF"/>
        </w:rPr>
        <w:t>Qualcomm</w:t>
      </w:r>
    </w:p>
    <w:p w14:paraId="34FC843F" w14:textId="77777777" w:rsidR="00991694" w:rsidRDefault="00991694" w:rsidP="008473C1">
      <w:pPr>
        <w:pStyle w:val="FP"/>
        <w:rPr>
          <w:color w:val="0000FF"/>
        </w:rPr>
      </w:pPr>
      <w:r>
        <w:rPr>
          <w:color w:val="0000FF"/>
        </w:rPr>
        <w:t>Rakuten Mobile</w:t>
      </w:r>
    </w:p>
    <w:p w14:paraId="438547CC" w14:textId="77777777" w:rsidR="00991694" w:rsidRDefault="00991694" w:rsidP="008473C1">
      <w:pPr>
        <w:pStyle w:val="FP"/>
        <w:rPr>
          <w:color w:val="0000FF"/>
        </w:rPr>
      </w:pPr>
      <w:r>
        <w:rPr>
          <w:color w:val="0000FF"/>
        </w:rPr>
        <w:t>Samsung</w:t>
      </w:r>
    </w:p>
    <w:p w14:paraId="4C67AB47" w14:textId="77777777" w:rsidR="00991694" w:rsidRDefault="00991694" w:rsidP="008473C1">
      <w:pPr>
        <w:pStyle w:val="FP"/>
        <w:rPr>
          <w:color w:val="0000FF"/>
        </w:rPr>
      </w:pPr>
      <w:proofErr w:type="spellStart"/>
      <w:r>
        <w:rPr>
          <w:color w:val="0000FF"/>
        </w:rPr>
        <w:t>Sandvine</w:t>
      </w:r>
      <w:proofErr w:type="spellEnd"/>
    </w:p>
    <w:p w14:paraId="0D132B2E" w14:textId="77777777" w:rsidR="00991694" w:rsidRDefault="00991694" w:rsidP="008473C1">
      <w:pPr>
        <w:pStyle w:val="FP"/>
        <w:rPr>
          <w:color w:val="0000FF"/>
        </w:rPr>
      </w:pPr>
      <w:r>
        <w:rPr>
          <w:color w:val="0000FF"/>
        </w:rPr>
        <w:t>Siemens</w:t>
      </w:r>
    </w:p>
    <w:p w14:paraId="592C4281" w14:textId="77777777" w:rsidR="00991694" w:rsidRDefault="00991694" w:rsidP="008473C1">
      <w:pPr>
        <w:pStyle w:val="FP"/>
        <w:rPr>
          <w:color w:val="0000FF"/>
        </w:rPr>
      </w:pPr>
      <w:r>
        <w:rPr>
          <w:color w:val="0000FF"/>
        </w:rPr>
        <w:t>Sony</w:t>
      </w:r>
    </w:p>
    <w:p w14:paraId="2ED528A5" w14:textId="77777777" w:rsidR="00991694" w:rsidRDefault="00991694" w:rsidP="008473C1">
      <w:pPr>
        <w:pStyle w:val="FP"/>
        <w:rPr>
          <w:color w:val="0000FF"/>
        </w:rPr>
      </w:pPr>
      <w:r>
        <w:rPr>
          <w:color w:val="0000FF"/>
        </w:rPr>
        <w:t>Tencent</w:t>
      </w:r>
    </w:p>
    <w:p w14:paraId="061D69A1" w14:textId="77777777" w:rsidR="00991694" w:rsidRDefault="00991694" w:rsidP="008473C1">
      <w:pPr>
        <w:pStyle w:val="FP"/>
        <w:rPr>
          <w:color w:val="0000FF"/>
        </w:rPr>
      </w:pPr>
      <w:r>
        <w:rPr>
          <w:color w:val="0000FF"/>
        </w:rPr>
        <w:t>Thales</w:t>
      </w:r>
    </w:p>
    <w:p w14:paraId="46C38CF5" w14:textId="77777777" w:rsidR="00991694" w:rsidRDefault="00991694" w:rsidP="008473C1">
      <w:pPr>
        <w:pStyle w:val="FP"/>
        <w:rPr>
          <w:color w:val="0000FF"/>
        </w:rPr>
      </w:pPr>
      <w:r>
        <w:rPr>
          <w:color w:val="0000FF"/>
        </w:rPr>
        <w:t>T-Mobile USA</w:t>
      </w:r>
    </w:p>
    <w:p w14:paraId="3A989EF3" w14:textId="77777777" w:rsidR="00991694" w:rsidRDefault="00991694" w:rsidP="008473C1">
      <w:pPr>
        <w:pStyle w:val="FP"/>
        <w:rPr>
          <w:color w:val="0000FF"/>
        </w:rPr>
      </w:pPr>
      <w:r>
        <w:rPr>
          <w:color w:val="0000FF"/>
        </w:rPr>
        <w:t>Verizon</w:t>
      </w:r>
    </w:p>
    <w:p w14:paraId="5CB71080" w14:textId="77777777" w:rsidR="00991694" w:rsidRDefault="00991694" w:rsidP="008473C1">
      <w:pPr>
        <w:pStyle w:val="FP"/>
        <w:rPr>
          <w:color w:val="0000FF"/>
        </w:rPr>
      </w:pPr>
      <w:r>
        <w:rPr>
          <w:color w:val="0000FF"/>
        </w:rPr>
        <w:t>vivo</w:t>
      </w:r>
    </w:p>
    <w:p w14:paraId="1B05016F" w14:textId="77777777" w:rsidR="00991694" w:rsidRDefault="00991694" w:rsidP="008473C1">
      <w:pPr>
        <w:pStyle w:val="FP"/>
        <w:rPr>
          <w:color w:val="0000FF"/>
        </w:rPr>
      </w:pPr>
      <w:r>
        <w:rPr>
          <w:color w:val="0000FF"/>
        </w:rPr>
        <w:t>Vodafone</w:t>
      </w:r>
    </w:p>
    <w:p w14:paraId="76D4990E" w14:textId="3F2407A6" w:rsidR="00F00347" w:rsidRPr="00724D6A" w:rsidRDefault="00991694" w:rsidP="008473C1">
      <w:pPr>
        <w:pStyle w:val="FP"/>
        <w:rPr>
          <w:color w:val="0000FF"/>
        </w:rPr>
      </w:pPr>
      <w:r>
        <w:rPr>
          <w:color w:val="0000FF"/>
        </w:rPr>
        <w:t>ZTE</w:t>
      </w:r>
    </w:p>
    <w:p w14:paraId="08BD8FF4" w14:textId="01A72DC0" w:rsidR="007E1A46" w:rsidRPr="00F00347" w:rsidRDefault="007E1A46" w:rsidP="00CD73EC">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lastRenderedPageBreak/>
        <w:t>NOTE</w:t>
      </w:r>
      <w:r w:rsidR="00CD73EC">
        <w:t>:</w:t>
      </w:r>
      <w:r w:rsidR="00CD73EC">
        <w:tab/>
      </w:r>
      <w:r>
        <w:t>Meeting notes are not exhaustive and may not contain all the comments made during the conference call.</w:t>
      </w:r>
    </w:p>
    <w:p w14:paraId="637B29B9" w14:textId="6E97D0B3" w:rsidR="0064465A" w:rsidRDefault="00986115" w:rsidP="00837DE3">
      <w:pPr>
        <w:pStyle w:val="Heading1"/>
      </w:pPr>
      <w:r>
        <w:t>0</w:t>
      </w:r>
      <w:r w:rsidR="0064465A">
        <w:tab/>
        <w:t>Opening of the Conference Call</w:t>
      </w:r>
    </w:p>
    <w:p w14:paraId="0AC11CCF" w14:textId="64893D4F" w:rsidR="00780C5D" w:rsidRDefault="0064465A" w:rsidP="00CA4BD5">
      <w:r>
        <w:rPr>
          <w:lang w:eastAsia="en-US"/>
        </w:rPr>
        <w:t>The SA</w:t>
      </w:r>
      <w:r w:rsidR="00DD3ABC">
        <w:rPr>
          <w:lang w:eastAsia="en-US"/>
        </w:rPr>
        <w:t> </w:t>
      </w:r>
      <w:r>
        <w:rPr>
          <w:lang w:eastAsia="en-US"/>
        </w:rPr>
        <w:t xml:space="preserve">WG2 Chair opened the CC and indicated that </w:t>
      </w:r>
      <w:r w:rsidR="00DD3ABC">
        <w:rPr>
          <w:lang w:eastAsia="en-US"/>
        </w:rPr>
        <w:t>this CC will</w:t>
      </w:r>
      <w:r w:rsidR="00780C5D">
        <w:rPr>
          <w:lang w:eastAsia="en-US"/>
        </w:rPr>
        <w:t xml:space="preserve"> primarily</w:t>
      </w:r>
      <w:r w:rsidR="00DD3ABC">
        <w:rPr>
          <w:lang w:eastAsia="en-US"/>
        </w:rPr>
        <w:t xml:space="preserve"> handle</w:t>
      </w:r>
      <w:r w:rsidR="00724D6A" w:rsidRPr="00724D6A">
        <w:rPr>
          <w:lang w:eastAsia="en-US"/>
        </w:rPr>
        <w:t xml:space="preserve"> </w:t>
      </w:r>
      <w:r w:rsidR="00780C5D">
        <w:rPr>
          <w:lang w:eastAsia="en-US"/>
        </w:rPr>
        <w:t xml:space="preserve">issues </w:t>
      </w:r>
      <w:r w:rsidR="00865D8C">
        <w:rPr>
          <w:lang w:eastAsia="en-US"/>
        </w:rPr>
        <w:t xml:space="preserve">marked 'For CC#2' in the Combined Chair notes. </w:t>
      </w:r>
      <w:hyperlink r:id="rId8" w:history="1">
        <w:r w:rsidR="00865D8C" w:rsidRPr="00CA446E">
          <w:rPr>
            <w:rStyle w:val="Hyperlink"/>
            <w:lang w:eastAsia="en-US"/>
          </w:rPr>
          <w:t>https://www.3gpp.org/ftp/tsg_sa/WG2_Arch/TSGS2_149E_Electronic_2022-02/INBOX/Chair_Notes/ChairNotes_Combined_AI%234.X_5.X_6.X_7.X_8.29-02-17-2000.doc</w:t>
        </w:r>
      </w:hyperlink>
    </w:p>
    <w:p w14:paraId="753D427C" w14:textId="0E484169" w:rsidR="00724D6A" w:rsidRDefault="00724D6A" w:rsidP="00676894"/>
    <w:p w14:paraId="3E7ABFD1" w14:textId="77777777" w:rsidR="00865D8C" w:rsidRDefault="00865D8C" w:rsidP="00DD3ABC">
      <w:pPr>
        <w:pStyle w:val="Heading1"/>
      </w:pPr>
      <w:r>
        <w:t>1.</w:t>
      </w:r>
      <w:r>
        <w:tab/>
        <w:t>Issues marked as "For CC#2" in Combined Chairs note for AI# 4.1, 5.X, 6.X, 7.X 8.29</w:t>
      </w:r>
    </w:p>
    <w:p w14:paraId="5F9C2E6B" w14:textId="77777777" w:rsidR="00DB1CBC" w:rsidRDefault="00DB1CBC" w:rsidP="00DB1CBC">
      <w:pPr>
        <w:keepNext/>
        <w:pBdr>
          <w:top w:val="single" w:sz="4" w:space="1" w:color="auto"/>
        </w:pBdr>
      </w:pPr>
      <w:r>
        <w:rPr>
          <w:color w:val="0000FF"/>
        </w:rPr>
        <w:t>TD S2</w:t>
      </w:r>
      <w:r>
        <w:rPr>
          <w:color w:val="0000FF"/>
        </w:rPr>
        <w:noBreakHyphen/>
        <w:t>2200310</w:t>
      </w:r>
      <w:r>
        <w:t xml:space="preserve"> (CR) 23.502 CR3135R3: SMF+PGW-C assigned PDU Session ID (Source: Ericsson, [Cisco, Nokia, Nokia Shanghai Bell, ZTE])</w:t>
      </w:r>
    </w:p>
    <w:p w14:paraId="05ADB5A3" w14:textId="77777777" w:rsidR="00DB1CBC" w:rsidRPr="00865D8C" w:rsidRDefault="00DB1CBC" w:rsidP="00DB1CBC">
      <w:pPr>
        <w:pStyle w:val="FP"/>
        <w:keepNext/>
        <w:rPr>
          <w:b/>
          <w:bCs/>
          <w:i/>
          <w:iCs/>
        </w:rPr>
      </w:pPr>
      <w:r w:rsidRPr="00865D8C">
        <w:rPr>
          <w:b/>
          <w:bCs/>
          <w:i/>
          <w:iCs/>
        </w:rPr>
        <w:t>e-mail comments:</w:t>
      </w:r>
    </w:p>
    <w:p w14:paraId="741DDDDE" w14:textId="77777777" w:rsidR="00DB1CBC" w:rsidRPr="00EC7660" w:rsidRDefault="00DB1CBC" w:rsidP="00DB1CBC">
      <w:pPr>
        <w:pStyle w:val="FP"/>
        <w:keepNext/>
        <w:rPr>
          <w:i/>
          <w:iCs/>
        </w:rPr>
      </w:pPr>
      <w:r w:rsidRPr="00EC7660">
        <w:rPr>
          <w:i/>
          <w:iCs/>
        </w:rPr>
        <w:t>Laurent (Nokia): provides r01, OK to take 0310 as a baseline, merging 0112 in it, while we take 0113 (LS) as the baseline for the Ls out</w:t>
      </w:r>
    </w:p>
    <w:p w14:paraId="38D57B92" w14:textId="77777777" w:rsidR="00DB1CBC" w:rsidRPr="00EC7660" w:rsidRDefault="00DB1CBC" w:rsidP="00DB1CBC">
      <w:pPr>
        <w:pStyle w:val="FP"/>
        <w:keepNext/>
        <w:rPr>
          <w:i/>
          <w:iCs/>
        </w:rPr>
      </w:pPr>
      <w:r w:rsidRPr="00EC7660">
        <w:rPr>
          <w:i/>
          <w:iCs/>
        </w:rPr>
        <w:t>Judy (Ericsson) is OK with r01</w:t>
      </w:r>
    </w:p>
    <w:p w14:paraId="70F2557F" w14:textId="77777777" w:rsidR="00DB1CBC" w:rsidRPr="00EC7660" w:rsidRDefault="00DB1CBC" w:rsidP="00DB1CBC">
      <w:pPr>
        <w:pStyle w:val="FP"/>
        <w:keepNext/>
        <w:rPr>
          <w:i/>
          <w:iCs/>
        </w:rPr>
      </w:pPr>
      <w:r w:rsidRPr="00EC7660">
        <w:rPr>
          <w:i/>
          <w:iCs/>
        </w:rPr>
        <w:t>Josep (DT) co-signs, provides r03, please disregard wrongly-uploaded r02.</w:t>
      </w:r>
    </w:p>
    <w:p w14:paraId="1BC6D197" w14:textId="77777777" w:rsidR="00DB1CBC" w:rsidRPr="00EC7660" w:rsidRDefault="00DB1CBC" w:rsidP="00DB1CBC">
      <w:pPr>
        <w:pStyle w:val="FP"/>
        <w:keepNext/>
        <w:rPr>
          <w:i/>
          <w:iCs/>
        </w:rPr>
      </w:pPr>
      <w:proofErr w:type="spellStart"/>
      <w:r w:rsidRPr="00EC7660">
        <w:rPr>
          <w:i/>
          <w:iCs/>
        </w:rPr>
        <w:t>Zhendong</w:t>
      </w:r>
      <w:proofErr w:type="spellEnd"/>
      <w:r w:rsidRPr="00EC7660">
        <w:rPr>
          <w:i/>
          <w:iCs/>
        </w:rPr>
        <w:t xml:space="preserve"> (ZTE): provides r04</w:t>
      </w:r>
    </w:p>
    <w:p w14:paraId="3563496D" w14:textId="77777777" w:rsidR="00DB1CBC" w:rsidRPr="00EC7660" w:rsidRDefault="00DB1CBC" w:rsidP="00DB1CBC">
      <w:pPr>
        <w:pStyle w:val="FP"/>
        <w:keepNext/>
        <w:rPr>
          <w:i/>
          <w:iCs/>
        </w:rPr>
      </w:pPr>
      <w:r w:rsidRPr="00EC7660">
        <w:rPr>
          <w:i/>
          <w:iCs/>
        </w:rPr>
        <w:t>Susan (Huawei) raises objection to the UDM based solution and provides r05.</w:t>
      </w:r>
    </w:p>
    <w:p w14:paraId="3D049D96" w14:textId="77777777" w:rsidR="00DB1CBC" w:rsidRPr="00EC7660" w:rsidRDefault="00DB1CBC" w:rsidP="00DB1CBC">
      <w:pPr>
        <w:pStyle w:val="FP"/>
        <w:keepNext/>
        <w:rPr>
          <w:i/>
          <w:iCs/>
        </w:rPr>
      </w:pPr>
      <w:r w:rsidRPr="00EC7660">
        <w:rPr>
          <w:i/>
          <w:iCs/>
        </w:rPr>
        <w:t xml:space="preserve">Sebastian (Qualcomm) supports the CR and would like to </w:t>
      </w:r>
      <w:proofErr w:type="spellStart"/>
      <w:r w:rsidRPr="00EC7660">
        <w:rPr>
          <w:i/>
          <w:iCs/>
        </w:rPr>
        <w:t>cosign</w:t>
      </w:r>
      <w:proofErr w:type="spellEnd"/>
    </w:p>
    <w:p w14:paraId="751E45CD" w14:textId="77777777" w:rsidR="00DB1CBC" w:rsidRPr="00EC7660" w:rsidRDefault="00DB1CBC" w:rsidP="00DB1CBC">
      <w:pPr>
        <w:pStyle w:val="FP"/>
        <w:keepNext/>
        <w:rPr>
          <w:i/>
          <w:iCs/>
        </w:rPr>
      </w:pPr>
      <w:r w:rsidRPr="00EC7660">
        <w:rPr>
          <w:i/>
          <w:iCs/>
        </w:rPr>
        <w:t xml:space="preserve">Judy (Ericsson) thanks Josep (DT), </w:t>
      </w:r>
      <w:proofErr w:type="spellStart"/>
      <w:r w:rsidRPr="00EC7660">
        <w:rPr>
          <w:i/>
          <w:iCs/>
        </w:rPr>
        <w:t>Zhendong</w:t>
      </w:r>
      <w:proofErr w:type="spellEnd"/>
      <w:r w:rsidRPr="00EC7660">
        <w:rPr>
          <w:i/>
          <w:iCs/>
        </w:rPr>
        <w:t xml:space="preserve"> (ZTE) and Sebastian (Qualcomm) for support of UDM approach, responds to Susan (Huawei) that the statement 'it requires the HSS to be upgraded to an UDM' is not really correct and has major concern on the new proposal of PCF storing PDU Session ID(s) in UDR</w:t>
      </w:r>
    </w:p>
    <w:p w14:paraId="2568C029" w14:textId="77777777" w:rsidR="00DB1CBC" w:rsidRPr="00EC7660" w:rsidRDefault="00DB1CBC" w:rsidP="00DB1CBC">
      <w:pPr>
        <w:pStyle w:val="FP"/>
        <w:keepNext/>
        <w:rPr>
          <w:i/>
          <w:iCs/>
        </w:rPr>
      </w:pPr>
      <w:r w:rsidRPr="00EC7660">
        <w:rPr>
          <w:i/>
          <w:iCs/>
        </w:rPr>
        <w:t>Laurent (Nokia): Supports Judy</w:t>
      </w:r>
    </w:p>
    <w:p w14:paraId="3EA0B3F2" w14:textId="77777777" w:rsidR="00DB1CBC" w:rsidRPr="00EC7660" w:rsidRDefault="00DB1CBC" w:rsidP="00DB1CBC">
      <w:pPr>
        <w:pStyle w:val="FP"/>
        <w:keepNext/>
        <w:rPr>
          <w:i/>
          <w:iCs/>
        </w:rPr>
      </w:pPr>
      <w:r w:rsidRPr="00EC7660">
        <w:rPr>
          <w:i/>
          <w:iCs/>
        </w:rPr>
        <w:t>Antoine (Orange) supports r04 and would like to co-sign.</w:t>
      </w:r>
    </w:p>
    <w:p w14:paraId="36241698" w14:textId="77777777" w:rsidR="00DB1CBC" w:rsidRPr="00EC7660" w:rsidRDefault="00DB1CBC" w:rsidP="00DB1CBC">
      <w:pPr>
        <w:pStyle w:val="FP"/>
        <w:keepNext/>
        <w:rPr>
          <w:i/>
          <w:iCs/>
        </w:rPr>
      </w:pPr>
      <w:r w:rsidRPr="00EC7660">
        <w:rPr>
          <w:i/>
          <w:iCs/>
        </w:rPr>
        <w:t>Judy (Ericsson) thanks Antoine (Orange) for your support.</w:t>
      </w:r>
    </w:p>
    <w:p w14:paraId="21838A3B" w14:textId="77777777" w:rsidR="00DB1CBC" w:rsidRPr="00EC7660" w:rsidRDefault="00DB1CBC" w:rsidP="00DB1CBC">
      <w:pPr>
        <w:pStyle w:val="FP"/>
        <w:keepNext/>
        <w:rPr>
          <w:i/>
          <w:iCs/>
        </w:rPr>
      </w:pPr>
      <w:r w:rsidRPr="00EC7660">
        <w:rPr>
          <w:i/>
          <w:iCs/>
        </w:rPr>
        <w:t>Susan (Huawei) replies to Judy and keeps objection to UDM based solution, i.e. r00, r01, r02, r03, r04.</w:t>
      </w:r>
    </w:p>
    <w:p w14:paraId="4E5AB813" w14:textId="77777777" w:rsidR="00DB1CBC" w:rsidRPr="00EC7660" w:rsidRDefault="00DB1CBC" w:rsidP="00DB1CBC">
      <w:pPr>
        <w:pStyle w:val="FP"/>
        <w:keepNext/>
        <w:rPr>
          <w:i/>
          <w:iCs/>
        </w:rPr>
      </w:pPr>
      <w:r w:rsidRPr="00EC7660">
        <w:rPr>
          <w:i/>
          <w:iCs/>
        </w:rPr>
        <w:t>Susan (Huawei) replies to Laurent (Nokia).</w:t>
      </w:r>
    </w:p>
    <w:p w14:paraId="0954850D" w14:textId="77777777" w:rsidR="00DB1CBC" w:rsidRPr="00EC7660" w:rsidRDefault="00DB1CBC" w:rsidP="00DB1CBC">
      <w:pPr>
        <w:pStyle w:val="FP"/>
        <w:keepNext/>
        <w:rPr>
          <w:i/>
          <w:iCs/>
        </w:rPr>
      </w:pPr>
      <w:r w:rsidRPr="00EC7660">
        <w:rPr>
          <w:i/>
          <w:iCs/>
        </w:rPr>
        <w:t>Sebastian (Qualcomm) replies</w:t>
      </w:r>
    </w:p>
    <w:p w14:paraId="0A80F687" w14:textId="77777777" w:rsidR="00DB1CBC" w:rsidRPr="00EC7660" w:rsidRDefault="00DB1CBC" w:rsidP="00DB1CBC">
      <w:pPr>
        <w:pStyle w:val="FP"/>
        <w:keepNext/>
        <w:rPr>
          <w:i/>
          <w:iCs/>
        </w:rPr>
      </w:pPr>
      <w:r w:rsidRPr="00EC7660">
        <w:rPr>
          <w:i/>
          <w:iCs/>
        </w:rPr>
        <w:t>Judy (Ericsson) responds to Susan (Huawei) and provide r07 based on r04, only change is that Qualcomm and Orange are added in Source.</w:t>
      </w:r>
    </w:p>
    <w:p w14:paraId="107E525E" w14:textId="77777777" w:rsidR="00DB1CBC" w:rsidRPr="00EC7660" w:rsidRDefault="00DB1CBC" w:rsidP="00DB1CBC">
      <w:pPr>
        <w:pStyle w:val="FP"/>
        <w:keepNext/>
        <w:rPr>
          <w:i/>
          <w:iCs/>
        </w:rPr>
      </w:pPr>
      <w:r w:rsidRPr="00EC7660">
        <w:rPr>
          <w:i/>
          <w:iCs/>
        </w:rPr>
        <w:t>Laurent (Nokia): Supports Sebastian</w:t>
      </w:r>
    </w:p>
    <w:p w14:paraId="592A91E6" w14:textId="77777777" w:rsidR="00DB1CBC" w:rsidRPr="00EC7660" w:rsidRDefault="00DB1CBC" w:rsidP="00DB1CBC">
      <w:pPr>
        <w:pStyle w:val="FP"/>
        <w:keepNext/>
        <w:rPr>
          <w:i/>
          <w:iCs/>
        </w:rPr>
      </w:pPr>
      <w:r w:rsidRPr="00EC7660">
        <w:rPr>
          <w:i/>
          <w:iCs/>
        </w:rPr>
        <w:t>Judy (Ericsson) share the view from Sebastian and Laurent, and provides r08 adding Telecom Italia and Verizon as co-source.</w:t>
      </w:r>
    </w:p>
    <w:p w14:paraId="512C15C5" w14:textId="77777777" w:rsidR="00DB1CBC" w:rsidRPr="00EC7660" w:rsidRDefault="00DB1CBC" w:rsidP="00DB1CBC">
      <w:pPr>
        <w:pStyle w:val="FP"/>
        <w:keepNext/>
        <w:rPr>
          <w:i/>
          <w:iCs/>
        </w:rPr>
      </w:pPr>
      <w:proofErr w:type="spellStart"/>
      <w:r w:rsidRPr="00EC7660">
        <w:rPr>
          <w:i/>
          <w:iCs/>
        </w:rPr>
        <w:t>Zhendong</w:t>
      </w:r>
      <w:proofErr w:type="spellEnd"/>
      <w:r w:rsidRPr="00EC7660">
        <w:rPr>
          <w:i/>
          <w:iCs/>
        </w:rPr>
        <w:t xml:space="preserve"> (ZTE):similar view with </w:t>
      </w:r>
      <w:proofErr w:type="spellStart"/>
      <w:r w:rsidRPr="00EC7660">
        <w:rPr>
          <w:i/>
          <w:iCs/>
        </w:rPr>
        <w:t>sebastian</w:t>
      </w:r>
      <w:proofErr w:type="spellEnd"/>
      <w:r w:rsidRPr="00EC7660">
        <w:rPr>
          <w:i/>
          <w:iCs/>
        </w:rPr>
        <w:t xml:space="preserve"> (</w:t>
      </w:r>
      <w:proofErr w:type="spellStart"/>
      <w:r w:rsidRPr="00EC7660">
        <w:rPr>
          <w:i/>
          <w:iCs/>
        </w:rPr>
        <w:t>qualcomm</w:t>
      </w:r>
      <w:proofErr w:type="spellEnd"/>
      <w:r w:rsidRPr="00EC7660">
        <w:rPr>
          <w:i/>
          <w:iCs/>
        </w:rPr>
        <w:t>)</w:t>
      </w:r>
    </w:p>
    <w:p w14:paraId="234C1204" w14:textId="77777777" w:rsidR="00DB1CBC" w:rsidRPr="00EC7660" w:rsidRDefault="00DB1CBC" w:rsidP="00DB1CBC">
      <w:pPr>
        <w:pStyle w:val="FP"/>
        <w:keepNext/>
        <w:rPr>
          <w:i/>
          <w:iCs/>
        </w:rPr>
      </w:pPr>
      <w:r w:rsidRPr="00EC7660">
        <w:rPr>
          <w:i/>
          <w:iCs/>
        </w:rPr>
        <w:t>Irfan (Cisco) also supports the CR and continues to co-sign r09</w:t>
      </w:r>
    </w:p>
    <w:p w14:paraId="385BE910" w14:textId="77777777" w:rsidR="00DB1CBC" w:rsidRPr="00EC7660" w:rsidRDefault="00DB1CBC" w:rsidP="00DB1CBC">
      <w:pPr>
        <w:pStyle w:val="FP"/>
        <w:keepNext/>
        <w:rPr>
          <w:i/>
          <w:iCs/>
        </w:rPr>
      </w:pPr>
      <w:r w:rsidRPr="00EC7660">
        <w:rPr>
          <w:i/>
          <w:iCs/>
        </w:rPr>
        <w:t>Susana (Vodafone) supports this version of the CR</w:t>
      </w:r>
    </w:p>
    <w:p w14:paraId="3908DAD6" w14:textId="77777777" w:rsidR="00DB1CBC" w:rsidRPr="00EC7660" w:rsidRDefault="00DB1CBC" w:rsidP="00DB1CBC">
      <w:pPr>
        <w:pStyle w:val="FP"/>
        <w:keepNext/>
        <w:rPr>
          <w:i/>
          <w:iCs/>
        </w:rPr>
      </w:pPr>
      <w:r w:rsidRPr="00EC7660">
        <w:rPr>
          <w:i/>
          <w:iCs/>
        </w:rPr>
        <w:t>Judy (Ericsson) thanks Susana (Vodafone) for support and provides r10 adding Vodafone as co-source.</w:t>
      </w:r>
    </w:p>
    <w:p w14:paraId="23C01D49" w14:textId="77777777" w:rsidR="00DB1CBC" w:rsidRPr="00EC7660" w:rsidRDefault="00DB1CBC" w:rsidP="00DB1CBC">
      <w:pPr>
        <w:pStyle w:val="FP"/>
        <w:keepNext/>
        <w:rPr>
          <w:i/>
          <w:iCs/>
        </w:rPr>
      </w:pPr>
      <w:r w:rsidRPr="00EC7660">
        <w:rPr>
          <w:i/>
          <w:iCs/>
        </w:rPr>
        <w:t>==== 4.X, 5.X, 6.X, 7.X, 8.29, 10.2 (Work Plan) Revisions Deadline ====</w:t>
      </w:r>
    </w:p>
    <w:p w14:paraId="1C302F52" w14:textId="77777777" w:rsidR="00DB1CBC" w:rsidRPr="00EC7660" w:rsidRDefault="00DB1CBC" w:rsidP="00DB1CBC">
      <w:pPr>
        <w:pStyle w:val="FP"/>
        <w:keepNext/>
        <w:rPr>
          <w:i/>
          <w:iCs/>
        </w:rPr>
      </w:pPr>
      <w:r w:rsidRPr="00EC7660">
        <w:rPr>
          <w:i/>
          <w:iCs/>
        </w:rPr>
        <w:t>Susan (Huawei) replies and keeps objection to all versions of this CR, except r05, r06.</w:t>
      </w:r>
    </w:p>
    <w:p w14:paraId="7F94204C" w14:textId="77777777" w:rsidR="00DB1CBC" w:rsidRPr="00EC7660" w:rsidRDefault="00DB1CBC" w:rsidP="00DB1CBC">
      <w:pPr>
        <w:pStyle w:val="FP"/>
        <w:keepNext/>
        <w:rPr>
          <w:i/>
          <w:iCs/>
        </w:rPr>
      </w:pPr>
      <w:r w:rsidRPr="00EC7660">
        <w:rPr>
          <w:i/>
          <w:iCs/>
        </w:rPr>
        <w:t xml:space="preserve">Serge (T-Mobile USA) supports this CR and is willing to </w:t>
      </w:r>
      <w:proofErr w:type="spellStart"/>
      <w:r w:rsidRPr="00EC7660">
        <w:rPr>
          <w:i/>
          <w:iCs/>
        </w:rPr>
        <w:t>cosign</w:t>
      </w:r>
      <w:proofErr w:type="spellEnd"/>
      <w:r w:rsidRPr="00EC7660">
        <w:rPr>
          <w:i/>
          <w:iCs/>
        </w:rPr>
        <w:t xml:space="preserve"> r10.</w:t>
      </w:r>
    </w:p>
    <w:p w14:paraId="70A7F6B2" w14:textId="77777777" w:rsidR="00DB1CBC" w:rsidRPr="00EC7660" w:rsidRDefault="00DB1CBC" w:rsidP="00DB1CBC">
      <w:pPr>
        <w:pStyle w:val="FP"/>
        <w:keepNext/>
        <w:rPr>
          <w:i/>
          <w:iCs/>
        </w:rPr>
      </w:pPr>
      <w:r w:rsidRPr="00EC7660">
        <w:rPr>
          <w:i/>
          <w:iCs/>
        </w:rPr>
        <w:t>Farooq (AT&amp;T) also supports R10.</w:t>
      </w:r>
    </w:p>
    <w:p w14:paraId="76B00ADD" w14:textId="77777777" w:rsidR="00DB1CBC" w:rsidRPr="00EC7660" w:rsidRDefault="00DB1CBC" w:rsidP="00DB1CBC">
      <w:pPr>
        <w:pStyle w:val="FP"/>
        <w:keepNext/>
        <w:rPr>
          <w:i/>
          <w:iCs/>
        </w:rPr>
      </w:pPr>
      <w:r w:rsidRPr="00EC7660">
        <w:rPr>
          <w:i/>
          <w:iCs/>
        </w:rPr>
        <w:t>Judy (Ericsson) thanks Farooq and Serge's support, objects to r5/r06, points out that Huawei's objection lacks of technical ground (explained below) thus request to withdraw their objection, otherwise propose SOH at CC#2.</w:t>
      </w:r>
    </w:p>
    <w:p w14:paraId="5A9DB865" w14:textId="77777777" w:rsidR="00DB1CBC" w:rsidRPr="00EC7660" w:rsidRDefault="00DB1CBC" w:rsidP="00DB1CBC">
      <w:pPr>
        <w:pStyle w:val="FP"/>
        <w:keepNext/>
        <w:rPr>
          <w:i/>
          <w:iCs/>
        </w:rPr>
      </w:pPr>
      <w:r w:rsidRPr="00EC7660">
        <w:rPr>
          <w:i/>
          <w:iCs/>
        </w:rPr>
        <w:t>Susan (Huawei) replies to Judy (Ericsson) what she said that Huawei's objection lacks of technical ground is not true.</w:t>
      </w:r>
    </w:p>
    <w:p w14:paraId="6FB7DB1F" w14:textId="77777777" w:rsidR="00DB1CBC" w:rsidRPr="00EC7660" w:rsidRDefault="00DB1CBC" w:rsidP="00DB1CBC">
      <w:pPr>
        <w:pStyle w:val="FP"/>
        <w:keepNext/>
        <w:rPr>
          <w:i/>
          <w:iCs/>
        </w:rPr>
      </w:pPr>
      <w:r w:rsidRPr="00EC7660">
        <w:rPr>
          <w:i/>
          <w:iCs/>
        </w:rPr>
        <w:t>Sebastian (Qualcomm) replies to Susan</w:t>
      </w:r>
    </w:p>
    <w:p w14:paraId="7B5E2BB2" w14:textId="77777777" w:rsidR="00DB1CBC" w:rsidRPr="00EC7660" w:rsidRDefault="00DB1CBC" w:rsidP="00DB1CBC">
      <w:pPr>
        <w:pStyle w:val="FP"/>
        <w:keepNext/>
        <w:rPr>
          <w:i/>
          <w:iCs/>
        </w:rPr>
      </w:pPr>
      <w:r w:rsidRPr="00EC7660">
        <w:rPr>
          <w:i/>
          <w:iCs/>
        </w:rPr>
        <w:t>Laurent (Nokia): objects to R05/R06</w:t>
      </w:r>
    </w:p>
    <w:p w14:paraId="66BF3A2E" w14:textId="77777777" w:rsidR="00DB1CBC" w:rsidRPr="00EC7660" w:rsidRDefault="00DB1CBC" w:rsidP="00DB1CBC">
      <w:pPr>
        <w:pStyle w:val="FP"/>
        <w:keepNext/>
        <w:rPr>
          <w:i/>
          <w:iCs/>
        </w:rPr>
      </w:pPr>
      <w:r w:rsidRPr="00EC7660">
        <w:rPr>
          <w:i/>
          <w:iCs/>
        </w:rPr>
        <w:t>Susan (Huawei) replies to Sebastian (Qualcomm)</w:t>
      </w:r>
    </w:p>
    <w:p w14:paraId="5127F3EA" w14:textId="77777777" w:rsidR="00DB1CBC" w:rsidRPr="00EC7660" w:rsidRDefault="00DB1CBC" w:rsidP="00DB1CBC">
      <w:pPr>
        <w:pStyle w:val="FP"/>
        <w:keepNext/>
        <w:rPr>
          <w:i/>
          <w:iCs/>
        </w:rPr>
      </w:pPr>
      <w:r w:rsidRPr="00EC7660">
        <w:rPr>
          <w:i/>
          <w:iCs/>
        </w:rPr>
        <w:t>Susan (Huawei) replies to Laurent (Nokia) and keeps objection to all versions except r05/r06.</w:t>
      </w:r>
    </w:p>
    <w:p w14:paraId="04C545DB" w14:textId="77777777" w:rsidR="00DB1CBC" w:rsidRPr="00EC7660" w:rsidRDefault="00DB1CBC" w:rsidP="00DB1CBC">
      <w:pPr>
        <w:pStyle w:val="FP"/>
        <w:keepNext/>
        <w:rPr>
          <w:i/>
          <w:iCs/>
        </w:rPr>
      </w:pPr>
      <w:r w:rsidRPr="00EC7660">
        <w:rPr>
          <w:i/>
          <w:iCs/>
        </w:rPr>
        <w:t>Josep (DT) comments.</w:t>
      </w:r>
    </w:p>
    <w:p w14:paraId="1F15A0FA" w14:textId="77777777" w:rsidR="00DB1CBC" w:rsidRPr="00EC7660" w:rsidRDefault="00DB1CBC" w:rsidP="00DB1CBC">
      <w:pPr>
        <w:pStyle w:val="FP"/>
        <w:keepNext/>
        <w:rPr>
          <w:i/>
          <w:iCs/>
        </w:rPr>
      </w:pPr>
      <w:r w:rsidRPr="00EC7660">
        <w:rPr>
          <w:i/>
          <w:iCs/>
        </w:rPr>
        <w:t>Susan (Huawei) replies to Josep (DT) and propose to either postpone this CR to next meeting.</w:t>
      </w:r>
    </w:p>
    <w:p w14:paraId="1BCD5610" w14:textId="77777777" w:rsidR="00DB1CBC" w:rsidRPr="00EC7660" w:rsidRDefault="00DB1CBC" w:rsidP="00DB1CBC">
      <w:pPr>
        <w:pStyle w:val="FP"/>
        <w:keepNext/>
        <w:rPr>
          <w:i/>
          <w:iCs/>
        </w:rPr>
      </w:pPr>
      <w:r w:rsidRPr="00EC7660">
        <w:rPr>
          <w:i/>
          <w:iCs/>
        </w:rPr>
        <w:t>Sebastian (Qualcomm) supports the comments made by DT (Josep)</w:t>
      </w:r>
    </w:p>
    <w:p w14:paraId="2F6B62FA" w14:textId="77777777" w:rsidR="00DB1CBC" w:rsidRPr="00EC7660" w:rsidRDefault="00DB1CBC" w:rsidP="00DB1CBC">
      <w:pPr>
        <w:pStyle w:val="FP"/>
        <w:keepNext/>
        <w:rPr>
          <w:i/>
          <w:iCs/>
        </w:rPr>
      </w:pPr>
      <w:r w:rsidRPr="00EC7660">
        <w:rPr>
          <w:i/>
          <w:iCs/>
        </w:rPr>
        <w:t>Judy (Ericsson) supports the comments from Josep (DT) and responds to Susan (Huawei).</w:t>
      </w:r>
    </w:p>
    <w:p w14:paraId="45C0EF61" w14:textId="77777777" w:rsidR="00DB1CBC" w:rsidRPr="00EC7660" w:rsidRDefault="00DB1CBC" w:rsidP="00DB1CBC">
      <w:pPr>
        <w:pStyle w:val="FP"/>
        <w:keepNext/>
        <w:rPr>
          <w:i/>
          <w:iCs/>
        </w:rPr>
      </w:pPr>
      <w:r w:rsidRPr="00EC7660">
        <w:rPr>
          <w:i/>
          <w:iCs/>
        </w:rPr>
        <w:t>Susan (Huawei) keeps objection to all versions except r05/r06, but could accept to postpone this CR to next meeting for further check.</w:t>
      </w:r>
    </w:p>
    <w:p w14:paraId="15AC3EEC" w14:textId="77777777" w:rsidR="00DB1CBC" w:rsidRPr="00EC7660" w:rsidRDefault="00DB1CBC" w:rsidP="00DB1CBC">
      <w:pPr>
        <w:pStyle w:val="FP"/>
        <w:keepNext/>
        <w:rPr>
          <w:i/>
          <w:iCs/>
        </w:rPr>
      </w:pPr>
      <w:r w:rsidRPr="00EC7660">
        <w:rPr>
          <w:i/>
          <w:iCs/>
        </w:rPr>
        <w:t>Susan (Huawei) replies to Judy (Ericsson).</w:t>
      </w:r>
    </w:p>
    <w:p w14:paraId="0BF69FAE" w14:textId="77777777" w:rsidR="00DB1CBC" w:rsidRDefault="00DB1CBC" w:rsidP="00DB1CBC">
      <w:pPr>
        <w:pStyle w:val="FP"/>
        <w:keepNext/>
        <w:rPr>
          <w:i/>
          <w:iCs/>
        </w:rPr>
      </w:pPr>
      <w:r w:rsidRPr="00EC7660">
        <w:rPr>
          <w:i/>
          <w:iCs/>
        </w:rPr>
        <w:t>==== 4.X, 5.X, 6.X, 7.X, 8.29, 10.2 (Work Plan) Final Deadline ====</w:t>
      </w:r>
    </w:p>
    <w:p w14:paraId="0F5895AE" w14:textId="77777777" w:rsidR="00DB1CBC" w:rsidRPr="00EC7660" w:rsidRDefault="00DB1CBC" w:rsidP="00DB1CBC">
      <w:pPr>
        <w:pStyle w:val="FP"/>
        <w:keepNext/>
        <w:rPr>
          <w:i/>
          <w:iCs/>
        </w:rPr>
      </w:pPr>
    </w:p>
    <w:p w14:paraId="5472E1EB" w14:textId="77777777" w:rsidR="00DB1CBC" w:rsidRPr="00DA12F6" w:rsidRDefault="00DB1CBC" w:rsidP="00DB1CBC">
      <w:pPr>
        <w:keepNext/>
        <w:rPr>
          <w:rFonts w:cs="Arial"/>
          <w:b/>
        </w:rPr>
      </w:pPr>
      <w:r w:rsidRPr="00DA12F6">
        <w:rPr>
          <w:rFonts w:cs="Arial"/>
          <w:b/>
        </w:rPr>
        <w:t>Discussion and conclusion:</w:t>
      </w:r>
    </w:p>
    <w:p w14:paraId="5651C691" w14:textId="4CB22AAB" w:rsidR="00DB1CBC" w:rsidRDefault="00DB1CBC" w:rsidP="00DB1CBC">
      <w:r>
        <w:t xml:space="preserve">Nokia reported that a proposal for a show of hands was provided in </w:t>
      </w:r>
      <w:hyperlink r:id="rId9" w:history="1">
        <w:r w:rsidRPr="0060339F">
          <w:rPr>
            <w:rStyle w:val="Hyperlink"/>
          </w:rPr>
          <w:t>https://www.3gpp.org/ftp/tsg_sa/WG2_Arch/TSGS2_149E_Electronic_2022-02/INBOX/CCs/CC%232_2022-02-18_1330UTC/SOH_S2-2200310_SMFassignedPDUsessionIDduplication.pptx</w:t>
        </w:r>
      </w:hyperlink>
      <w:r>
        <w:t>.</w:t>
      </w:r>
    </w:p>
    <w:p w14:paraId="6A1BB6A3" w14:textId="1F39F2D0" w:rsidR="00DB1CBC" w:rsidRDefault="00DB1CBC" w:rsidP="00DB1CBC">
      <w:r>
        <w:lastRenderedPageBreak/>
        <w:t>AT&amp;T asked whether there was an option to do neither option. The SA WG2 Chair replied that first support for each option will be taken.</w:t>
      </w:r>
    </w:p>
    <w:p w14:paraId="1A3B8C7C" w14:textId="77777777" w:rsidR="00DB1CBC" w:rsidRPr="00DB1CBC" w:rsidRDefault="00DB1CBC" w:rsidP="00DB1CBC">
      <w:pPr>
        <w:rPr>
          <w:b/>
          <w:bCs/>
        </w:rPr>
      </w:pPr>
      <w:r w:rsidRPr="00DB1CBC">
        <w:rPr>
          <w:b/>
          <w:bCs/>
        </w:rPr>
        <w:t>Question: which of the following options should be proceeded?</w:t>
      </w:r>
    </w:p>
    <w:p w14:paraId="7989226C" w14:textId="77777777" w:rsidR="00DB1CBC" w:rsidRPr="00DB1CBC" w:rsidRDefault="00DB1CBC" w:rsidP="00DB1CBC">
      <w:pPr>
        <w:rPr>
          <w:b/>
          <w:bCs/>
        </w:rPr>
      </w:pPr>
      <w:r w:rsidRPr="00DB1CBC">
        <w:rPr>
          <w:b/>
          <w:bCs/>
        </w:rPr>
        <w:t xml:space="preserve">Option-A: </w:t>
      </w:r>
      <w:r w:rsidRPr="00DB1CBC">
        <w:rPr>
          <w:b/>
          <w:bCs/>
          <w:color w:val="0000FF"/>
        </w:rPr>
        <w:t>S2-2200310r10</w:t>
      </w:r>
      <w:r w:rsidRPr="00DB1CBC">
        <w:rPr>
          <w:b/>
          <w:bCs/>
        </w:rPr>
        <w:t>: UDM approach</w:t>
      </w:r>
    </w:p>
    <w:p w14:paraId="1CFA7DFA" w14:textId="22C0766D" w:rsidR="00DB1CBC" w:rsidRDefault="00DB1CBC" w:rsidP="00DB1CBC">
      <w:r>
        <w:tab/>
        <w:t>Yes:</w:t>
      </w:r>
      <w:r>
        <w:tab/>
        <w:t>14</w:t>
      </w:r>
    </w:p>
    <w:p w14:paraId="60829C48" w14:textId="77777777" w:rsidR="00DB1CBC" w:rsidRPr="00DB1CBC" w:rsidRDefault="00DB1CBC" w:rsidP="00DB1CBC">
      <w:pPr>
        <w:rPr>
          <w:b/>
          <w:bCs/>
        </w:rPr>
      </w:pPr>
      <w:r w:rsidRPr="00DB1CBC">
        <w:rPr>
          <w:b/>
          <w:bCs/>
        </w:rPr>
        <w:t xml:space="preserve">Option-B: </w:t>
      </w:r>
      <w:r w:rsidRPr="00DB1CBC">
        <w:rPr>
          <w:b/>
          <w:bCs/>
          <w:color w:val="0000FF"/>
        </w:rPr>
        <w:t>S2-2200310r06</w:t>
      </w:r>
      <w:r w:rsidRPr="00DB1CBC">
        <w:rPr>
          <w:b/>
          <w:bCs/>
        </w:rPr>
        <w:t>: UDR+PCF approach</w:t>
      </w:r>
    </w:p>
    <w:p w14:paraId="0DB24F8D" w14:textId="3F98D332" w:rsidR="00DB1CBC" w:rsidRDefault="00DB1CBC" w:rsidP="00DB1CBC">
      <w:r>
        <w:tab/>
        <w:t>Yes:</w:t>
      </w:r>
      <w:r>
        <w:tab/>
        <w:t>3</w:t>
      </w:r>
    </w:p>
    <w:p w14:paraId="507F23BE" w14:textId="28D0B4AA" w:rsidR="00DB1CBC" w:rsidRDefault="00DB1CBC" w:rsidP="00DB1CBC">
      <w:r>
        <w:t xml:space="preserve">Option A had good support. Huawei objected to Option A. </w:t>
      </w:r>
    </w:p>
    <w:p w14:paraId="77993752" w14:textId="5D7ED28E" w:rsidR="00DB1CBC" w:rsidRDefault="002440EF" w:rsidP="00DB1CBC">
      <w:r>
        <w:t xml:space="preserve">Nokia commented that the LS in </w:t>
      </w:r>
      <w:r w:rsidRPr="00FE7B25">
        <w:rPr>
          <w:color w:val="0000FF"/>
        </w:rPr>
        <w:t>S2-2201271</w:t>
      </w:r>
      <w:r>
        <w:t xml:space="preserve"> depended on the agreement for this CR and should not be marked as approved at this point. Huawei sustained their objection for this meeting and suggested postponing this until the next meeting to allow further discussion. This was a Rel-17 issue and had been discussed for a number of meetings already. It was suggested by Qualcomm and later by Ericsson to establish a Working Agreement for this issue for resolution at TSG SA. Huawei commented that they had proposed a new solution which had not been fully discussed and considered it a better solution.</w:t>
      </w:r>
    </w:p>
    <w:p w14:paraId="65607AC9" w14:textId="6DFB9729" w:rsidR="002440EF" w:rsidRDefault="002440EF" w:rsidP="00DB1CBC">
      <w:r>
        <w:t>It was pointed out that it may not be possible to hold a Vote at the March TSG SA meeting, due to the plans to refresh Voting rights under discussion in the PCG.</w:t>
      </w:r>
    </w:p>
    <w:p w14:paraId="0E4DB99A" w14:textId="77777777" w:rsidR="00FE7B25" w:rsidRPr="002440EF" w:rsidRDefault="00FE7B25" w:rsidP="00FE7B25">
      <w:pPr>
        <w:rPr>
          <w:b/>
          <w:bCs/>
        </w:rPr>
      </w:pPr>
      <w:r w:rsidRPr="002440EF">
        <w:rPr>
          <w:b/>
          <w:bCs/>
        </w:rPr>
        <w:t xml:space="preserve">It was agreed to establish a Working Agreement on approval of </w:t>
      </w:r>
      <w:r w:rsidRPr="002440EF">
        <w:rPr>
          <w:b/>
          <w:bCs/>
          <w:color w:val="0000FF"/>
        </w:rPr>
        <w:t>S2-2200310r10</w:t>
      </w:r>
      <w:r w:rsidRPr="002440EF">
        <w:rPr>
          <w:b/>
          <w:bCs/>
        </w:rPr>
        <w:t xml:space="preserve"> (revised in </w:t>
      </w:r>
      <w:r w:rsidRPr="002440EF">
        <w:rPr>
          <w:b/>
          <w:bCs/>
          <w:color w:val="0000FF"/>
        </w:rPr>
        <w:t>S2-2201675</w:t>
      </w:r>
      <w:r w:rsidRPr="002440EF">
        <w:rPr>
          <w:b/>
          <w:bCs/>
        </w:rPr>
        <w:t>).</w:t>
      </w:r>
    </w:p>
    <w:p w14:paraId="67E2FB4D" w14:textId="1B1CC46C" w:rsidR="002440EF" w:rsidRPr="00FE7B25" w:rsidRDefault="002440EF" w:rsidP="00DB1CBC">
      <w:r w:rsidRPr="002440EF">
        <w:rPr>
          <w:color w:val="0000FF"/>
        </w:rPr>
        <w:t>S2-2200310r10</w:t>
      </w:r>
      <w:r>
        <w:t xml:space="preserve"> was revised in </w:t>
      </w:r>
      <w:r w:rsidRPr="002440EF">
        <w:rPr>
          <w:color w:val="0000FF"/>
        </w:rPr>
        <w:t>S2-2201675</w:t>
      </w:r>
      <w:r w:rsidR="00FE7B25">
        <w:t xml:space="preserve">, which was </w:t>
      </w:r>
      <w:r w:rsidR="00FE7B25" w:rsidRPr="00C3284B">
        <w:rPr>
          <w:color w:val="FF0000"/>
          <w:lang w:eastAsia="en-US"/>
        </w:rPr>
        <w:t>approved</w:t>
      </w:r>
      <w:r w:rsidR="00FE7B25" w:rsidRPr="00BF6C4D">
        <w:rPr>
          <w:b/>
          <w:bCs/>
        </w:rPr>
        <w:t xml:space="preserve">, subject to a </w:t>
      </w:r>
      <w:r w:rsidR="00BF6C4D" w:rsidRPr="00BF6C4D">
        <w:rPr>
          <w:b/>
          <w:bCs/>
        </w:rPr>
        <w:t>Working Agreement</w:t>
      </w:r>
      <w:r w:rsidRPr="00BF6C4D">
        <w:rPr>
          <w:b/>
          <w:bCs/>
        </w:rPr>
        <w:t>.</w:t>
      </w:r>
      <w:r w:rsidR="00FE7B25">
        <w:t xml:space="preserve"> The LS OUT in</w:t>
      </w:r>
      <w:r w:rsidR="00FE7B25" w:rsidRPr="00FE7B25">
        <w:rPr>
          <w:color w:val="0000FF"/>
        </w:rPr>
        <w:t xml:space="preserve"> S2-2201271</w:t>
      </w:r>
      <w:r w:rsidR="00FE7B25">
        <w:t xml:space="preserve"> should include an indication that the attached CR is subject to a Working Agreement</w:t>
      </w:r>
    </w:p>
    <w:p w14:paraId="24D75E02" w14:textId="612FC255" w:rsidR="002440EF" w:rsidRDefault="002440EF" w:rsidP="00DB1CBC"/>
    <w:p w14:paraId="6F795585" w14:textId="1C22E3BB" w:rsidR="00254152" w:rsidRDefault="00254152" w:rsidP="00254152">
      <w:pPr>
        <w:keepNext/>
        <w:pBdr>
          <w:top w:val="single" w:sz="4" w:space="1" w:color="auto"/>
        </w:pBdr>
      </w:pPr>
      <w:r>
        <w:rPr>
          <w:color w:val="0000FF"/>
        </w:rPr>
        <w:t>TD S2</w:t>
      </w:r>
      <w:r>
        <w:rPr>
          <w:color w:val="0000FF"/>
        </w:rPr>
        <w:noBreakHyphen/>
        <w:t>2200037</w:t>
      </w:r>
      <w:r>
        <w:t xml:space="preserve"> (LS In) LS from IEEE 802.1 Working Group: Liaison response to work items related to deterministic communication in ITU-T SG13 (Source: IEEE 802.1 Working Group)</w:t>
      </w:r>
    </w:p>
    <w:p w14:paraId="0BC98E03" w14:textId="77777777" w:rsidR="00254152" w:rsidRPr="00865D8C" w:rsidRDefault="00254152" w:rsidP="00254152">
      <w:pPr>
        <w:pStyle w:val="FP"/>
        <w:keepNext/>
        <w:rPr>
          <w:b/>
          <w:bCs/>
          <w:i/>
          <w:iCs/>
        </w:rPr>
      </w:pPr>
      <w:r w:rsidRPr="00865D8C">
        <w:rPr>
          <w:b/>
          <w:bCs/>
          <w:i/>
          <w:iCs/>
        </w:rPr>
        <w:t>e-mail comments:</w:t>
      </w:r>
    </w:p>
    <w:p w14:paraId="086A02D5" w14:textId="77777777" w:rsidR="00254152" w:rsidRDefault="00254152" w:rsidP="00254152">
      <w:pPr>
        <w:pStyle w:val="FP"/>
        <w:keepNext/>
        <w:rPr>
          <w:i/>
          <w:iCs/>
        </w:rPr>
      </w:pPr>
      <w:r>
        <w:rPr>
          <w:i/>
          <w:iCs/>
        </w:rPr>
        <w:t>Shabnam (Ericsson) LS can be noted as for information about work that has been and being done in IEEE and 3GPP.</w:t>
      </w:r>
    </w:p>
    <w:p w14:paraId="75DA633F" w14:textId="77777777" w:rsidR="00254152" w:rsidRDefault="00254152" w:rsidP="00254152">
      <w:pPr>
        <w:pStyle w:val="FP"/>
        <w:keepNext/>
        <w:rPr>
          <w:i/>
          <w:iCs/>
        </w:rPr>
      </w:pPr>
      <w:r>
        <w:rPr>
          <w:i/>
          <w:iCs/>
        </w:rPr>
        <w:t>==== 4.X, 5.X, 6.X, 7.X, 8.29, 10.2 (Work Plan) Revisions Deadline ====</w:t>
      </w:r>
    </w:p>
    <w:p w14:paraId="2E33FFFE" w14:textId="6586A361" w:rsidR="00254152" w:rsidRDefault="00254152" w:rsidP="00254152">
      <w:pPr>
        <w:pStyle w:val="FP"/>
        <w:keepNext/>
        <w:rPr>
          <w:i/>
          <w:iCs/>
        </w:rPr>
      </w:pPr>
      <w:r>
        <w:rPr>
          <w:i/>
          <w:iCs/>
        </w:rPr>
        <w:t>==== 4.X, 5.X, 6.X, 7.X, 8.29, 10.2 (Work Plan) Final Deadline ====</w:t>
      </w:r>
    </w:p>
    <w:p w14:paraId="7936AD7B" w14:textId="77777777" w:rsidR="00254152" w:rsidRPr="00EC7660" w:rsidRDefault="00254152" w:rsidP="00254152">
      <w:pPr>
        <w:pStyle w:val="FP"/>
        <w:keepNext/>
        <w:rPr>
          <w:i/>
          <w:iCs/>
        </w:rPr>
      </w:pPr>
    </w:p>
    <w:p w14:paraId="6AB3BE55" w14:textId="66BB828E" w:rsidR="00FE7B25" w:rsidRDefault="00254152" w:rsidP="00DB1CBC">
      <w:r>
        <w:t>This LS was confirmed as</w:t>
      </w:r>
      <w:r w:rsidR="00FE7B25">
        <w:t xml:space="preserve"> </w:t>
      </w:r>
      <w:r w:rsidRPr="00C3284B">
        <w:rPr>
          <w:color w:val="0000FF"/>
        </w:rPr>
        <w:t>noted</w:t>
      </w:r>
      <w:r>
        <w:t>.</w:t>
      </w:r>
    </w:p>
    <w:p w14:paraId="428C6C36" w14:textId="77777777" w:rsidR="00254152" w:rsidRPr="002440EF" w:rsidRDefault="00254152" w:rsidP="00DB1CBC"/>
    <w:p w14:paraId="1D6D0643" w14:textId="77777777" w:rsidR="00EC7660" w:rsidRDefault="00EC7660" w:rsidP="00EC7660">
      <w:pPr>
        <w:keepNext/>
        <w:pBdr>
          <w:top w:val="single" w:sz="4" w:space="1" w:color="auto"/>
        </w:pBdr>
      </w:pPr>
      <w:r>
        <w:rPr>
          <w:color w:val="0000FF"/>
        </w:rPr>
        <w:t>TD S2</w:t>
      </w:r>
      <w:r>
        <w:rPr>
          <w:color w:val="0000FF"/>
        </w:rPr>
        <w:noBreakHyphen/>
        <w:t>2200054</w:t>
      </w:r>
      <w:r w:rsidR="00865D8C">
        <w:t xml:space="preserve"> (LS In) LS from CT WG4: Reply LS on Support of Asynchronous Type Communication in N1N2MessageTransfer (Source: CT WG4)</w:t>
      </w:r>
    </w:p>
    <w:p w14:paraId="7A960AE9" w14:textId="62241CEB" w:rsidR="00EC7660" w:rsidRPr="00865D8C" w:rsidRDefault="00EC7660" w:rsidP="00EC7660">
      <w:pPr>
        <w:pStyle w:val="FP"/>
        <w:keepNext/>
        <w:rPr>
          <w:b/>
          <w:bCs/>
          <w:i/>
          <w:iCs/>
        </w:rPr>
      </w:pPr>
      <w:r>
        <w:rPr>
          <w:b/>
          <w:bCs/>
          <w:i/>
          <w:iCs/>
        </w:rPr>
        <w:t>C</w:t>
      </w:r>
      <w:r w:rsidRPr="00865D8C">
        <w:rPr>
          <w:b/>
          <w:bCs/>
          <w:i/>
          <w:iCs/>
        </w:rPr>
        <w:t>omment:</w:t>
      </w:r>
    </w:p>
    <w:p w14:paraId="532CC7A8" w14:textId="6A55E662" w:rsidR="00865D8C" w:rsidRDefault="00EC7660" w:rsidP="00EC7660">
      <w:pPr>
        <w:pStyle w:val="FP"/>
        <w:keepNext/>
        <w:rPr>
          <w:i/>
          <w:iCs/>
        </w:rPr>
      </w:pPr>
      <w:r>
        <w:rPr>
          <w:i/>
          <w:iCs/>
        </w:rPr>
        <w:t xml:space="preserve">Responses drafted in </w:t>
      </w:r>
      <w:r w:rsidRPr="00A453DE">
        <w:rPr>
          <w:i/>
          <w:iCs/>
          <w:color w:val="0000FF"/>
        </w:rPr>
        <w:t>S2-2200282</w:t>
      </w:r>
      <w:r>
        <w:rPr>
          <w:i/>
          <w:iCs/>
        </w:rPr>
        <w:t xml:space="preserve"> and </w:t>
      </w:r>
      <w:r w:rsidRPr="00A453DE">
        <w:rPr>
          <w:i/>
          <w:iCs/>
          <w:color w:val="0000FF"/>
        </w:rPr>
        <w:t>S2-2201011</w:t>
      </w:r>
      <w:r>
        <w:rPr>
          <w:i/>
          <w:iCs/>
        </w:rPr>
        <w:t>.</w:t>
      </w:r>
    </w:p>
    <w:p w14:paraId="52FCF913" w14:textId="77777777" w:rsidR="00EC7660" w:rsidRPr="00EC7660" w:rsidRDefault="00EC7660" w:rsidP="00EC7660">
      <w:pPr>
        <w:pStyle w:val="FP"/>
        <w:keepNext/>
        <w:rPr>
          <w:i/>
          <w:iCs/>
        </w:rPr>
      </w:pPr>
    </w:p>
    <w:p w14:paraId="720655D4" w14:textId="77777777" w:rsidR="00865D8C" w:rsidRPr="00DA12F6" w:rsidRDefault="00865D8C" w:rsidP="00F0012A">
      <w:pPr>
        <w:keepNext/>
        <w:rPr>
          <w:rFonts w:cs="Arial"/>
          <w:b/>
        </w:rPr>
      </w:pPr>
      <w:r w:rsidRPr="00DA12F6">
        <w:rPr>
          <w:rFonts w:cs="Arial"/>
          <w:b/>
        </w:rPr>
        <w:t>Discussion and conclusion:</w:t>
      </w:r>
    </w:p>
    <w:p w14:paraId="206D6590" w14:textId="4B8AB034" w:rsidR="00865D8C" w:rsidRDefault="00FE7B25" w:rsidP="00865D8C">
      <w:r>
        <w:t xml:space="preserve">This LS was </w:t>
      </w:r>
      <w:r w:rsidRPr="00FE7B25">
        <w:rPr>
          <w:color w:val="FF0000"/>
        </w:rPr>
        <w:t>postponed</w:t>
      </w:r>
      <w:r>
        <w:t>.</w:t>
      </w:r>
    </w:p>
    <w:p w14:paraId="22969661" w14:textId="586DC7CC" w:rsidR="00FE7B25" w:rsidRDefault="00FE7B25" w:rsidP="00865D8C"/>
    <w:p w14:paraId="628D3090" w14:textId="77777777" w:rsidR="00156FB0" w:rsidRDefault="00156FB0" w:rsidP="00156FB0">
      <w:pPr>
        <w:keepNext/>
        <w:pBdr>
          <w:top w:val="single" w:sz="4" w:space="1" w:color="auto"/>
        </w:pBdr>
      </w:pPr>
      <w:r>
        <w:rPr>
          <w:color w:val="0000FF"/>
        </w:rPr>
        <w:lastRenderedPageBreak/>
        <w:t>TD S2</w:t>
      </w:r>
      <w:r>
        <w:rPr>
          <w:color w:val="0000FF"/>
        </w:rPr>
        <w:noBreakHyphen/>
        <w:t>2200282</w:t>
      </w:r>
      <w:r>
        <w:t xml:space="preserve"> (LS OUT) [DRAFT] Reply LS on Support of Asynchronous Type Communication in N1N2MessageTransfer (Source: Huawei, </w:t>
      </w:r>
      <w:proofErr w:type="spellStart"/>
      <w:r>
        <w:t>HiSilicon</w:t>
      </w:r>
      <w:proofErr w:type="spellEnd"/>
      <w:r>
        <w:t>)</w:t>
      </w:r>
    </w:p>
    <w:p w14:paraId="5D8CF5AD" w14:textId="77777777" w:rsidR="00156FB0" w:rsidRPr="00865D8C" w:rsidRDefault="00156FB0" w:rsidP="00156FB0">
      <w:pPr>
        <w:pStyle w:val="FP"/>
        <w:keepNext/>
        <w:rPr>
          <w:b/>
          <w:bCs/>
          <w:i/>
          <w:iCs/>
        </w:rPr>
      </w:pPr>
      <w:r w:rsidRPr="00865D8C">
        <w:rPr>
          <w:b/>
          <w:bCs/>
          <w:i/>
          <w:iCs/>
        </w:rPr>
        <w:t>e-mail comments:</w:t>
      </w:r>
    </w:p>
    <w:p w14:paraId="03B9E73C" w14:textId="77777777" w:rsidR="00156FB0" w:rsidRPr="00EC7660" w:rsidRDefault="00156FB0" w:rsidP="00156FB0">
      <w:pPr>
        <w:pStyle w:val="FP"/>
        <w:keepNext/>
        <w:rPr>
          <w:i/>
          <w:iCs/>
        </w:rPr>
      </w:pPr>
      <w:r w:rsidRPr="00EC7660">
        <w:rPr>
          <w:i/>
          <w:iCs/>
        </w:rPr>
        <w:t xml:space="preserve">Hannu (Nokia) proposes to use </w:t>
      </w:r>
      <w:r w:rsidRPr="00EC7660">
        <w:rPr>
          <w:i/>
          <w:iCs/>
          <w:color w:val="0000FF"/>
        </w:rPr>
        <w:t>TD S2</w:t>
      </w:r>
      <w:r w:rsidRPr="00EC7660">
        <w:rPr>
          <w:i/>
          <w:iCs/>
          <w:color w:val="0000FF"/>
        </w:rPr>
        <w:noBreakHyphen/>
        <w:t>2201011</w:t>
      </w:r>
      <w:r w:rsidRPr="00EC7660">
        <w:rPr>
          <w:i/>
          <w:iCs/>
        </w:rPr>
        <w:t xml:space="preserve"> instead of this draft LS as the basis for SA2 reply.</w:t>
      </w:r>
    </w:p>
    <w:p w14:paraId="0DE8A62B" w14:textId="77777777" w:rsidR="00156FB0" w:rsidRPr="00EC7660" w:rsidRDefault="00156FB0" w:rsidP="00156FB0">
      <w:pPr>
        <w:pStyle w:val="FP"/>
        <w:keepNext/>
        <w:rPr>
          <w:i/>
          <w:iCs/>
        </w:rPr>
      </w:pPr>
      <w:r w:rsidRPr="00EC7660">
        <w:rPr>
          <w:i/>
          <w:iCs/>
        </w:rPr>
        <w:t>Qian (Ericsson) provides comments.</w:t>
      </w:r>
    </w:p>
    <w:p w14:paraId="313B6A08" w14:textId="77777777" w:rsidR="00156FB0" w:rsidRPr="00EC7660" w:rsidRDefault="00156FB0" w:rsidP="00156FB0">
      <w:pPr>
        <w:pStyle w:val="FP"/>
        <w:keepNext/>
        <w:rPr>
          <w:i/>
          <w:iCs/>
        </w:rPr>
      </w:pPr>
      <w:r w:rsidRPr="00EC7660">
        <w:rPr>
          <w:i/>
          <w:iCs/>
        </w:rPr>
        <w:t>Haris(Qualcomm) comments that the justification for ATC used in PMIC is not correct and configuration to use/not use ATC based on DNN/S-NSSAI is rudimentary and not so practical</w:t>
      </w:r>
    </w:p>
    <w:p w14:paraId="4F5F8767" w14:textId="77777777" w:rsidR="00156FB0" w:rsidRPr="00EC7660" w:rsidRDefault="00156FB0" w:rsidP="00156FB0">
      <w:pPr>
        <w:pStyle w:val="FP"/>
        <w:keepNext/>
        <w:rPr>
          <w:i/>
          <w:iCs/>
        </w:rPr>
      </w:pPr>
      <w:r w:rsidRPr="00EC7660">
        <w:rPr>
          <w:i/>
          <w:iCs/>
        </w:rPr>
        <w:t>Haiyang (Huawei) responds to Haris (Qualcomm)</w:t>
      </w:r>
    </w:p>
    <w:p w14:paraId="1EDA53BC" w14:textId="77777777" w:rsidR="00156FB0" w:rsidRPr="00EC7660" w:rsidRDefault="00156FB0" w:rsidP="00156FB0">
      <w:pPr>
        <w:pStyle w:val="FP"/>
        <w:keepNext/>
        <w:rPr>
          <w:i/>
          <w:iCs/>
        </w:rPr>
      </w:pPr>
      <w:r w:rsidRPr="00EC7660">
        <w:rPr>
          <w:i/>
          <w:iCs/>
        </w:rPr>
        <w:t>Hannu (Nokia) supports the views of Haris and Qian and replies to Haiyang (Huawei).</w:t>
      </w:r>
    </w:p>
    <w:p w14:paraId="38CB1A8E" w14:textId="77777777" w:rsidR="00156FB0" w:rsidRPr="00EC7660" w:rsidRDefault="00156FB0" w:rsidP="00156FB0">
      <w:pPr>
        <w:pStyle w:val="FP"/>
        <w:keepNext/>
        <w:rPr>
          <w:i/>
          <w:iCs/>
        </w:rPr>
      </w:pPr>
      <w:r w:rsidRPr="00EC7660">
        <w:rPr>
          <w:i/>
          <w:iCs/>
        </w:rPr>
        <w:t>Saso (Intel) supports the LS reply in 1011 and the removal of the ATC functionality from the specification.</w:t>
      </w:r>
    </w:p>
    <w:p w14:paraId="62C68975" w14:textId="77777777" w:rsidR="00156FB0" w:rsidRPr="00EC7660" w:rsidRDefault="00156FB0" w:rsidP="00156FB0">
      <w:pPr>
        <w:pStyle w:val="FP"/>
        <w:keepNext/>
        <w:rPr>
          <w:i/>
          <w:iCs/>
        </w:rPr>
      </w:pPr>
      <w:r w:rsidRPr="00EC7660">
        <w:rPr>
          <w:i/>
          <w:iCs/>
        </w:rPr>
        <w:t>Sang-Jun (Samsung) supports the LS reply in 0282 and objects to the removal of the ATC functionality from the specification.</w:t>
      </w:r>
    </w:p>
    <w:p w14:paraId="75943F78" w14:textId="77777777" w:rsidR="00156FB0" w:rsidRPr="00EC7660" w:rsidRDefault="00156FB0" w:rsidP="00156FB0">
      <w:pPr>
        <w:pStyle w:val="FP"/>
        <w:keepNext/>
        <w:rPr>
          <w:i/>
          <w:iCs/>
        </w:rPr>
      </w:pPr>
      <w:r w:rsidRPr="00EC7660">
        <w:rPr>
          <w:i/>
          <w:iCs/>
        </w:rPr>
        <w:t>Qian (Ericsson) asks a question.</w:t>
      </w:r>
    </w:p>
    <w:p w14:paraId="5353C2FF" w14:textId="77777777" w:rsidR="00156FB0" w:rsidRPr="00EC7660" w:rsidRDefault="00156FB0" w:rsidP="00156FB0">
      <w:pPr>
        <w:pStyle w:val="FP"/>
        <w:keepNext/>
        <w:rPr>
          <w:i/>
          <w:iCs/>
        </w:rPr>
      </w:pPr>
      <w:r w:rsidRPr="00EC7660">
        <w:rPr>
          <w:i/>
          <w:iCs/>
        </w:rPr>
        <w:t xml:space="preserve">Hannu (Nokia) provides r01 to reduce the SA2 reply to what can be decided in the meeting. Can agree either </w:t>
      </w:r>
      <w:r w:rsidRPr="00EC7660">
        <w:rPr>
          <w:i/>
          <w:iCs/>
          <w:color w:val="0000FF"/>
        </w:rPr>
        <w:t>TD S2</w:t>
      </w:r>
      <w:r w:rsidRPr="00EC7660">
        <w:rPr>
          <w:i/>
          <w:iCs/>
          <w:color w:val="0000FF"/>
        </w:rPr>
        <w:noBreakHyphen/>
        <w:t>2201011</w:t>
      </w:r>
      <w:r w:rsidRPr="00EC7660">
        <w:rPr>
          <w:i/>
          <w:iCs/>
        </w:rPr>
        <w:t xml:space="preserve"> or </w:t>
      </w:r>
      <w:r w:rsidRPr="00EC7660">
        <w:rPr>
          <w:i/>
          <w:iCs/>
          <w:color w:val="0000FF"/>
        </w:rPr>
        <w:t>TD S2</w:t>
      </w:r>
      <w:r w:rsidRPr="00EC7660">
        <w:rPr>
          <w:i/>
          <w:iCs/>
          <w:color w:val="0000FF"/>
        </w:rPr>
        <w:noBreakHyphen/>
        <w:t>2200282</w:t>
      </w:r>
      <w:r w:rsidRPr="00EC7660">
        <w:rPr>
          <w:i/>
          <w:iCs/>
        </w:rPr>
        <w:t xml:space="preserve">r01 but not the original version of </w:t>
      </w:r>
      <w:r w:rsidRPr="00EC7660">
        <w:rPr>
          <w:i/>
          <w:iCs/>
          <w:color w:val="0000FF"/>
        </w:rPr>
        <w:t>TD S2</w:t>
      </w:r>
      <w:r w:rsidRPr="00EC7660">
        <w:rPr>
          <w:i/>
          <w:iCs/>
          <w:color w:val="0000FF"/>
        </w:rPr>
        <w:noBreakHyphen/>
        <w:t>2200282</w:t>
      </w:r>
      <w:r w:rsidRPr="00EC7660">
        <w:rPr>
          <w:i/>
          <w:iCs/>
        </w:rPr>
        <w:t>.</w:t>
      </w:r>
    </w:p>
    <w:p w14:paraId="4F6C99C3" w14:textId="77777777" w:rsidR="00156FB0" w:rsidRPr="00EC7660" w:rsidRDefault="00156FB0" w:rsidP="00156FB0">
      <w:pPr>
        <w:pStyle w:val="FP"/>
        <w:keepNext/>
        <w:rPr>
          <w:i/>
          <w:iCs/>
        </w:rPr>
      </w:pPr>
      <w:r w:rsidRPr="00EC7660">
        <w:rPr>
          <w:i/>
          <w:iCs/>
        </w:rPr>
        <w:t xml:space="preserve">Haiyang (Huawei) comments that r01 brings no valuable info to CT4. And provide r02 as </w:t>
      </w:r>
      <w:proofErr w:type="spellStart"/>
      <w:r w:rsidRPr="00EC7660">
        <w:rPr>
          <w:i/>
          <w:iCs/>
        </w:rPr>
        <w:t>comprimise</w:t>
      </w:r>
      <w:proofErr w:type="spellEnd"/>
      <w:r w:rsidRPr="00EC7660">
        <w:rPr>
          <w:i/>
          <w:iCs/>
        </w:rPr>
        <w:t>.</w:t>
      </w:r>
    </w:p>
    <w:p w14:paraId="1453A19D" w14:textId="77777777" w:rsidR="00156FB0" w:rsidRPr="00EC7660" w:rsidRDefault="00156FB0" w:rsidP="00156FB0">
      <w:pPr>
        <w:pStyle w:val="FP"/>
        <w:keepNext/>
        <w:rPr>
          <w:i/>
          <w:iCs/>
        </w:rPr>
      </w:pPr>
      <w:r w:rsidRPr="00EC7660">
        <w:rPr>
          <w:i/>
          <w:iCs/>
        </w:rPr>
        <w:t>Hannu (Nokia) can't agree that r02 represents a compromise as it fails to consider the feedback that has been given in this meeting on the proposed responses to CT4. Provides r03, can live with also r01 but r02 is not acceptable.</w:t>
      </w:r>
    </w:p>
    <w:p w14:paraId="676BBA5B" w14:textId="77777777" w:rsidR="00156FB0" w:rsidRPr="00EC7660" w:rsidRDefault="00156FB0" w:rsidP="00156FB0">
      <w:pPr>
        <w:pStyle w:val="FP"/>
        <w:keepNext/>
        <w:rPr>
          <w:i/>
          <w:iCs/>
        </w:rPr>
      </w:pPr>
      <w:r w:rsidRPr="00EC7660">
        <w:rPr>
          <w:i/>
          <w:iCs/>
        </w:rPr>
        <w:t>Haiyang (Huawei) provides r04.</w:t>
      </w:r>
    </w:p>
    <w:p w14:paraId="2AD92959" w14:textId="77777777" w:rsidR="00156FB0" w:rsidRPr="00EC7660" w:rsidRDefault="00156FB0" w:rsidP="00156FB0">
      <w:pPr>
        <w:pStyle w:val="FP"/>
        <w:keepNext/>
        <w:rPr>
          <w:i/>
          <w:iCs/>
        </w:rPr>
      </w:pPr>
      <w:r w:rsidRPr="00EC7660">
        <w:rPr>
          <w:i/>
          <w:iCs/>
        </w:rPr>
        <w:t>Haris(Qualcomm) comments that r02 is incorrect</w:t>
      </w:r>
    </w:p>
    <w:p w14:paraId="68141193" w14:textId="77777777" w:rsidR="00156FB0" w:rsidRPr="00EC7660" w:rsidRDefault="00156FB0" w:rsidP="00156FB0">
      <w:pPr>
        <w:pStyle w:val="FP"/>
        <w:keepNext/>
        <w:rPr>
          <w:i/>
          <w:iCs/>
        </w:rPr>
      </w:pPr>
      <w:r w:rsidRPr="00EC7660">
        <w:rPr>
          <w:i/>
          <w:iCs/>
        </w:rPr>
        <w:t>Hannu (Nokia) shares the view of Haris(Qualcomm) that r02 is not accurate representation of SA2 opinion or SA2 specifications. Proposes r03 instead.</w:t>
      </w:r>
    </w:p>
    <w:p w14:paraId="64F310DD" w14:textId="77777777" w:rsidR="00156FB0" w:rsidRPr="00EC7660" w:rsidRDefault="00156FB0" w:rsidP="00156FB0">
      <w:pPr>
        <w:pStyle w:val="FP"/>
        <w:keepNext/>
        <w:rPr>
          <w:i/>
          <w:iCs/>
        </w:rPr>
      </w:pPr>
      <w:r w:rsidRPr="00EC7660">
        <w:rPr>
          <w:i/>
          <w:iCs/>
        </w:rPr>
        <w:t>Hannu (Nokia) can't accept r04 as it fails to reflect SA2 specifications and the technical discussion in the meeting. Proposes to agree r03.</w:t>
      </w:r>
    </w:p>
    <w:p w14:paraId="5BDACDAB" w14:textId="77777777" w:rsidR="00156FB0" w:rsidRPr="00EC7660" w:rsidRDefault="00156FB0" w:rsidP="00156FB0">
      <w:pPr>
        <w:pStyle w:val="FP"/>
        <w:keepNext/>
        <w:rPr>
          <w:i/>
          <w:iCs/>
        </w:rPr>
      </w:pPr>
      <w:r w:rsidRPr="00EC7660">
        <w:rPr>
          <w:i/>
          <w:iCs/>
        </w:rPr>
        <w:t>Haiyang (Huawei) comments.</w:t>
      </w:r>
    </w:p>
    <w:p w14:paraId="7410FBB9" w14:textId="77777777" w:rsidR="00156FB0" w:rsidRPr="00EC7660" w:rsidRDefault="00156FB0" w:rsidP="00156FB0">
      <w:pPr>
        <w:pStyle w:val="FP"/>
        <w:keepNext/>
        <w:rPr>
          <w:i/>
          <w:iCs/>
        </w:rPr>
      </w:pPr>
      <w:r w:rsidRPr="00EC7660">
        <w:rPr>
          <w:i/>
          <w:iCs/>
        </w:rPr>
        <w:t>==== 4.X, 5.X, 6.X, 7.X, 8.29, 10.2 (Work Plan) Revisions Deadline ====</w:t>
      </w:r>
    </w:p>
    <w:p w14:paraId="4A95E9E8" w14:textId="77777777" w:rsidR="00156FB0" w:rsidRPr="00EC7660" w:rsidRDefault="00156FB0" w:rsidP="00156FB0">
      <w:pPr>
        <w:pStyle w:val="FP"/>
        <w:keepNext/>
        <w:rPr>
          <w:i/>
          <w:iCs/>
        </w:rPr>
      </w:pPr>
      <w:r w:rsidRPr="00EC7660">
        <w:rPr>
          <w:i/>
          <w:iCs/>
        </w:rPr>
        <w:t>Haiyang (Huawei) is OK with r00, r01, and r04. Cannot accept r01 and r03.</w:t>
      </w:r>
    </w:p>
    <w:p w14:paraId="743B534D" w14:textId="77777777" w:rsidR="00156FB0" w:rsidRPr="00EC7660" w:rsidRDefault="00156FB0" w:rsidP="00156FB0">
      <w:pPr>
        <w:pStyle w:val="FP"/>
        <w:keepNext/>
        <w:rPr>
          <w:i/>
          <w:iCs/>
        </w:rPr>
      </w:pPr>
      <w:r w:rsidRPr="00EC7660">
        <w:rPr>
          <w:i/>
          <w:iCs/>
        </w:rPr>
        <w:t xml:space="preserve">Tao (VC) guess </w:t>
      </w:r>
      <w:proofErr w:type="spellStart"/>
      <w:r w:rsidRPr="00EC7660">
        <w:rPr>
          <w:i/>
          <w:iCs/>
        </w:rPr>
        <w:t>haiyang</w:t>
      </w:r>
      <w:proofErr w:type="spellEnd"/>
      <w:r w:rsidRPr="00EC7660">
        <w:rPr>
          <w:i/>
          <w:iCs/>
        </w:rPr>
        <w:t xml:space="preserve"> means ok with r00, r02 and r04</w:t>
      </w:r>
    </w:p>
    <w:p w14:paraId="22F7B200" w14:textId="77777777" w:rsidR="00156FB0" w:rsidRPr="00EC7660" w:rsidRDefault="00156FB0" w:rsidP="00156FB0">
      <w:pPr>
        <w:pStyle w:val="FP"/>
        <w:keepNext/>
        <w:rPr>
          <w:i/>
          <w:iCs/>
        </w:rPr>
      </w:pPr>
      <w:r w:rsidRPr="00EC7660">
        <w:rPr>
          <w:i/>
          <w:iCs/>
        </w:rPr>
        <w:t>Haiyang (Huawei) confirm OK with r00, r02, and r04</w:t>
      </w:r>
    </w:p>
    <w:p w14:paraId="13747BC0" w14:textId="77777777" w:rsidR="00156FB0" w:rsidRPr="00EC7660" w:rsidRDefault="00156FB0" w:rsidP="00156FB0">
      <w:pPr>
        <w:pStyle w:val="FP"/>
        <w:keepNext/>
        <w:rPr>
          <w:i/>
          <w:iCs/>
        </w:rPr>
      </w:pPr>
      <w:r w:rsidRPr="00EC7660">
        <w:rPr>
          <w:i/>
          <w:iCs/>
        </w:rPr>
        <w:t>Haris(Qualcomm) comments that only r01 reflects reality based on existing specifications, therefore objects to all other versions</w:t>
      </w:r>
    </w:p>
    <w:p w14:paraId="76BC2EBE" w14:textId="77777777" w:rsidR="00156FB0" w:rsidRPr="00EC7660" w:rsidRDefault="00156FB0" w:rsidP="00156FB0">
      <w:pPr>
        <w:pStyle w:val="FP"/>
        <w:keepNext/>
        <w:rPr>
          <w:i/>
          <w:iCs/>
        </w:rPr>
      </w:pPr>
      <w:r w:rsidRPr="00EC7660">
        <w:rPr>
          <w:i/>
          <w:iCs/>
        </w:rPr>
        <w:t>Hannu (Nokia) replies to Haiyang (Huawei). Nokia can support only r01 and r03.</w:t>
      </w:r>
    </w:p>
    <w:p w14:paraId="2C5A1F7E" w14:textId="77777777" w:rsidR="00156FB0" w:rsidRPr="00EC7660" w:rsidRDefault="00156FB0" w:rsidP="00156FB0">
      <w:pPr>
        <w:pStyle w:val="FP"/>
        <w:keepNext/>
        <w:rPr>
          <w:i/>
          <w:iCs/>
        </w:rPr>
      </w:pPr>
      <w:r w:rsidRPr="00EC7660">
        <w:rPr>
          <w:i/>
          <w:iCs/>
        </w:rPr>
        <w:t>Sang-Jun (Samsung) supports r04, and objects to r03.</w:t>
      </w:r>
    </w:p>
    <w:p w14:paraId="1876F0FA" w14:textId="77777777" w:rsidR="00156FB0" w:rsidRPr="00EC7660" w:rsidRDefault="00156FB0" w:rsidP="00156FB0">
      <w:pPr>
        <w:pStyle w:val="FP"/>
        <w:keepNext/>
        <w:rPr>
          <w:i/>
          <w:iCs/>
        </w:rPr>
      </w:pPr>
      <w:r w:rsidRPr="00EC7660">
        <w:rPr>
          <w:i/>
          <w:iCs/>
        </w:rPr>
        <w:t>Tao(VC) it reads no agreeable version so far.</w:t>
      </w:r>
    </w:p>
    <w:p w14:paraId="2607763F" w14:textId="77777777" w:rsidR="00156FB0" w:rsidRPr="00EC7660" w:rsidRDefault="00156FB0" w:rsidP="00156FB0">
      <w:pPr>
        <w:pStyle w:val="FP"/>
        <w:keepNext/>
        <w:rPr>
          <w:i/>
          <w:iCs/>
        </w:rPr>
      </w:pPr>
      <w:r w:rsidRPr="00EC7660">
        <w:rPr>
          <w:i/>
          <w:iCs/>
        </w:rPr>
        <w:t>Qian (Ericsson) comments that it is meaningless to send back a LS response to CT4 without any conclusion. We can NOTE this paper and go back to 1011. If we don't have a valid use case, we removed it which is not really a proper/workable feature.</w:t>
      </w:r>
    </w:p>
    <w:p w14:paraId="0750170C" w14:textId="77777777" w:rsidR="00156FB0" w:rsidRDefault="00156FB0" w:rsidP="00156FB0">
      <w:pPr>
        <w:pStyle w:val="FP"/>
        <w:keepNext/>
        <w:rPr>
          <w:i/>
          <w:iCs/>
        </w:rPr>
      </w:pPr>
      <w:r w:rsidRPr="00EC7660">
        <w:rPr>
          <w:i/>
          <w:iCs/>
        </w:rPr>
        <w:t>==== 4.X, 5.X, 6.X, 7.X, 8.29, 10.2 (Work Plan) Final Deadline ====</w:t>
      </w:r>
    </w:p>
    <w:p w14:paraId="2690D7C4" w14:textId="77777777" w:rsidR="00156FB0" w:rsidRPr="00EC7660" w:rsidRDefault="00156FB0" w:rsidP="00156FB0">
      <w:pPr>
        <w:pStyle w:val="FP"/>
        <w:keepNext/>
        <w:rPr>
          <w:i/>
          <w:iCs/>
        </w:rPr>
      </w:pPr>
    </w:p>
    <w:p w14:paraId="1DB23AB8" w14:textId="77777777" w:rsidR="00156FB0" w:rsidRPr="00DA12F6" w:rsidRDefault="00156FB0" w:rsidP="00156FB0">
      <w:pPr>
        <w:keepNext/>
        <w:rPr>
          <w:rFonts w:cs="Arial"/>
          <w:b/>
        </w:rPr>
      </w:pPr>
      <w:r w:rsidRPr="00DA12F6">
        <w:rPr>
          <w:rFonts w:cs="Arial"/>
          <w:b/>
        </w:rPr>
        <w:t>Discussion and conclusion:</w:t>
      </w:r>
    </w:p>
    <w:p w14:paraId="59836761" w14:textId="77777777" w:rsidR="00156FB0" w:rsidRDefault="00156FB0" w:rsidP="00156FB0">
      <w:r>
        <w:t xml:space="preserve">This LS was </w:t>
      </w:r>
      <w:r w:rsidRPr="00C3284B">
        <w:rPr>
          <w:color w:val="0000FF"/>
        </w:rPr>
        <w:t>noted</w:t>
      </w:r>
      <w:r>
        <w:t>.</w:t>
      </w:r>
    </w:p>
    <w:p w14:paraId="2121D978" w14:textId="77777777" w:rsidR="00156FB0" w:rsidRDefault="00156FB0" w:rsidP="00156FB0"/>
    <w:p w14:paraId="01BD417B" w14:textId="77777777" w:rsidR="00FE7B25" w:rsidRDefault="00FE7B25" w:rsidP="00FE7B25">
      <w:pPr>
        <w:keepNext/>
        <w:pBdr>
          <w:top w:val="single" w:sz="4" w:space="1" w:color="auto"/>
        </w:pBdr>
      </w:pPr>
      <w:r>
        <w:rPr>
          <w:color w:val="0000FF"/>
        </w:rPr>
        <w:t>TD S2</w:t>
      </w:r>
      <w:r>
        <w:rPr>
          <w:color w:val="0000FF"/>
        </w:rPr>
        <w:noBreakHyphen/>
        <w:t>2201026</w:t>
      </w:r>
      <w:r>
        <w:t xml:space="preserve"> (LS OUT) [DRAFT] Response LS on NAS PDU delivery during PDU Session modification procedure (Source: CATT)</w:t>
      </w:r>
    </w:p>
    <w:p w14:paraId="5485C813" w14:textId="77777777" w:rsidR="00FE7B25" w:rsidRPr="00865D8C" w:rsidRDefault="00FE7B25" w:rsidP="00FE7B25">
      <w:pPr>
        <w:pStyle w:val="FP"/>
        <w:keepNext/>
        <w:rPr>
          <w:b/>
          <w:bCs/>
          <w:i/>
          <w:iCs/>
        </w:rPr>
      </w:pPr>
      <w:r w:rsidRPr="00865D8C">
        <w:rPr>
          <w:b/>
          <w:bCs/>
          <w:i/>
          <w:iCs/>
        </w:rPr>
        <w:t>e-mail comments:</w:t>
      </w:r>
    </w:p>
    <w:p w14:paraId="2B596A2E" w14:textId="77777777" w:rsidR="00FE7B25" w:rsidRPr="00EC7660" w:rsidRDefault="00FE7B25" w:rsidP="00FE7B25">
      <w:pPr>
        <w:pStyle w:val="FP"/>
        <w:keepNext/>
        <w:rPr>
          <w:i/>
          <w:iCs/>
        </w:rPr>
      </w:pPr>
      <w:proofErr w:type="spellStart"/>
      <w:r w:rsidRPr="00EC7660">
        <w:rPr>
          <w:i/>
          <w:iCs/>
        </w:rPr>
        <w:t>LiMeng</w:t>
      </w:r>
      <w:proofErr w:type="spellEnd"/>
      <w:r w:rsidRPr="00EC7660">
        <w:rPr>
          <w:i/>
          <w:iCs/>
        </w:rPr>
        <w:t xml:space="preserve"> (Huawei) comments </w:t>
      </w:r>
      <w:r w:rsidRPr="00EC7660">
        <w:rPr>
          <w:i/>
          <w:iCs/>
          <w:color w:val="0000FF"/>
        </w:rPr>
        <w:t>TD S2</w:t>
      </w:r>
      <w:r w:rsidRPr="00EC7660">
        <w:rPr>
          <w:i/>
          <w:iCs/>
          <w:color w:val="0000FF"/>
        </w:rPr>
        <w:noBreakHyphen/>
        <w:t>2201025</w:t>
      </w:r>
      <w:r w:rsidRPr="00EC7660">
        <w:rPr>
          <w:i/>
          <w:iCs/>
        </w:rPr>
        <w:t xml:space="preserve"> and </w:t>
      </w:r>
      <w:r w:rsidRPr="00EC7660">
        <w:rPr>
          <w:i/>
          <w:iCs/>
          <w:color w:val="0000FF"/>
        </w:rPr>
        <w:t>TD S2</w:t>
      </w:r>
      <w:r w:rsidRPr="00EC7660">
        <w:rPr>
          <w:i/>
          <w:iCs/>
          <w:color w:val="0000FF"/>
        </w:rPr>
        <w:noBreakHyphen/>
        <w:t>2201026</w:t>
      </w:r>
      <w:r w:rsidRPr="00EC7660">
        <w:rPr>
          <w:i/>
          <w:iCs/>
        </w:rPr>
        <w:t xml:space="preserve"> shall be discussed together and provides r01.</w:t>
      </w:r>
    </w:p>
    <w:p w14:paraId="204B390F" w14:textId="77777777" w:rsidR="00FE7B25" w:rsidRPr="00EC7660" w:rsidRDefault="00FE7B25" w:rsidP="00FE7B25">
      <w:pPr>
        <w:pStyle w:val="FP"/>
        <w:keepNext/>
        <w:rPr>
          <w:i/>
          <w:iCs/>
        </w:rPr>
      </w:pPr>
      <w:r w:rsidRPr="00EC7660">
        <w:rPr>
          <w:i/>
          <w:iCs/>
        </w:rPr>
        <w:t>Yunjing (CATT) provides r02 to correct the Work Item based on r00.</w:t>
      </w:r>
    </w:p>
    <w:p w14:paraId="00D8BFD5" w14:textId="77777777" w:rsidR="00FE7B25" w:rsidRPr="00EC7660" w:rsidRDefault="00FE7B25" w:rsidP="00FE7B25">
      <w:pPr>
        <w:pStyle w:val="FP"/>
        <w:keepNext/>
        <w:rPr>
          <w:i/>
          <w:iCs/>
        </w:rPr>
      </w:pPr>
      <w:r w:rsidRPr="00EC7660">
        <w:rPr>
          <w:i/>
          <w:iCs/>
        </w:rPr>
        <w:t>Yunjing (CATT) comments r01.</w:t>
      </w:r>
    </w:p>
    <w:p w14:paraId="1643F784" w14:textId="77777777" w:rsidR="00FE7B25" w:rsidRPr="00EC7660" w:rsidRDefault="00FE7B25" w:rsidP="00FE7B25">
      <w:pPr>
        <w:pStyle w:val="FP"/>
        <w:keepNext/>
        <w:rPr>
          <w:i/>
          <w:iCs/>
        </w:rPr>
      </w:pPr>
      <w:proofErr w:type="spellStart"/>
      <w:r w:rsidRPr="00EC7660">
        <w:rPr>
          <w:i/>
          <w:iCs/>
        </w:rPr>
        <w:t>LiMeng</w:t>
      </w:r>
      <w:proofErr w:type="spellEnd"/>
      <w:r w:rsidRPr="00EC7660">
        <w:rPr>
          <w:i/>
          <w:iCs/>
        </w:rPr>
        <w:t xml:space="preserve"> (Huawei) thanks the reminder from Yunjing (CATT) and provides r03 based on r01.</w:t>
      </w:r>
    </w:p>
    <w:p w14:paraId="487B5214" w14:textId="77777777" w:rsidR="00FE7B25" w:rsidRPr="00EC7660" w:rsidRDefault="00FE7B25" w:rsidP="00FE7B25">
      <w:pPr>
        <w:pStyle w:val="FP"/>
        <w:keepNext/>
        <w:rPr>
          <w:i/>
          <w:iCs/>
        </w:rPr>
      </w:pPr>
      <w:r w:rsidRPr="00EC7660">
        <w:rPr>
          <w:i/>
          <w:iCs/>
        </w:rPr>
        <w:t>Stefan (Ericsson) comments and provides r04</w:t>
      </w:r>
    </w:p>
    <w:p w14:paraId="3E08A76A" w14:textId="77777777" w:rsidR="00FE7B25" w:rsidRPr="00EC7660" w:rsidRDefault="00FE7B25" w:rsidP="00FE7B25">
      <w:pPr>
        <w:pStyle w:val="FP"/>
        <w:keepNext/>
        <w:rPr>
          <w:i/>
          <w:iCs/>
        </w:rPr>
      </w:pPr>
      <w:r w:rsidRPr="00EC7660">
        <w:rPr>
          <w:i/>
          <w:iCs/>
        </w:rPr>
        <w:t>==== 4.X, 5.X, 6.X, 7.X, 8.29, 10.2 (Work Plan) Revisions Deadline ====</w:t>
      </w:r>
    </w:p>
    <w:p w14:paraId="6D0B5D14" w14:textId="77777777" w:rsidR="00FE7B25" w:rsidRPr="00EC7660" w:rsidRDefault="00FE7B25" w:rsidP="00FE7B25">
      <w:pPr>
        <w:pStyle w:val="FP"/>
        <w:keepNext/>
        <w:rPr>
          <w:i/>
          <w:iCs/>
        </w:rPr>
      </w:pPr>
      <w:r w:rsidRPr="00EC7660">
        <w:rPr>
          <w:i/>
          <w:iCs/>
        </w:rPr>
        <w:t>Yunjing (CATT) comments on r04 and provides r05 in draft folder.</w:t>
      </w:r>
    </w:p>
    <w:p w14:paraId="67FEC4B8" w14:textId="77777777" w:rsidR="00FE7B25" w:rsidRPr="00EC7660" w:rsidRDefault="00FE7B25" w:rsidP="00FE7B25">
      <w:pPr>
        <w:pStyle w:val="FP"/>
        <w:keepNext/>
        <w:rPr>
          <w:i/>
          <w:iCs/>
        </w:rPr>
      </w:pPr>
      <w:proofErr w:type="spellStart"/>
      <w:r w:rsidRPr="00EC7660">
        <w:rPr>
          <w:i/>
          <w:iCs/>
        </w:rPr>
        <w:t>LiMeng</w:t>
      </w:r>
      <w:proofErr w:type="spellEnd"/>
      <w:r w:rsidRPr="00EC7660">
        <w:rPr>
          <w:i/>
          <w:iCs/>
        </w:rPr>
        <w:t xml:space="preserve"> (Huawei) is fine with r05.</w:t>
      </w:r>
    </w:p>
    <w:p w14:paraId="33CDBBCF" w14:textId="77777777" w:rsidR="00FE7B25" w:rsidRPr="00EC7660" w:rsidRDefault="00FE7B25" w:rsidP="00FE7B25">
      <w:pPr>
        <w:pStyle w:val="FP"/>
        <w:keepNext/>
        <w:rPr>
          <w:i/>
          <w:iCs/>
        </w:rPr>
      </w:pPr>
      <w:proofErr w:type="spellStart"/>
      <w:r w:rsidRPr="00EC7660">
        <w:rPr>
          <w:i/>
          <w:iCs/>
        </w:rPr>
        <w:t>LiMeng</w:t>
      </w:r>
      <w:proofErr w:type="spellEnd"/>
      <w:r w:rsidRPr="00EC7660">
        <w:rPr>
          <w:i/>
          <w:iCs/>
        </w:rPr>
        <w:t xml:space="preserve"> (Huawei) objects to r01-r04, and r00(original version) suggests to check r05 in CC#2.</w:t>
      </w:r>
    </w:p>
    <w:p w14:paraId="76AABC6D" w14:textId="77777777" w:rsidR="00FE7B25" w:rsidRPr="00EC7660" w:rsidRDefault="00FE7B25" w:rsidP="00FE7B25">
      <w:pPr>
        <w:pStyle w:val="FP"/>
        <w:keepNext/>
        <w:rPr>
          <w:i/>
          <w:iCs/>
        </w:rPr>
      </w:pPr>
      <w:r w:rsidRPr="00EC7660">
        <w:rPr>
          <w:i/>
          <w:iCs/>
        </w:rPr>
        <w:t>Stefan (Ericsson) provides r06 in DRAFTS</w:t>
      </w:r>
    </w:p>
    <w:p w14:paraId="0F0BA5B3" w14:textId="77777777" w:rsidR="00FE7B25" w:rsidRPr="00EC7660" w:rsidRDefault="00FE7B25" w:rsidP="00FE7B25">
      <w:pPr>
        <w:pStyle w:val="FP"/>
        <w:keepNext/>
        <w:rPr>
          <w:i/>
          <w:iCs/>
        </w:rPr>
      </w:pPr>
      <w:proofErr w:type="spellStart"/>
      <w:r w:rsidRPr="00EC7660">
        <w:rPr>
          <w:i/>
          <w:iCs/>
        </w:rPr>
        <w:t>LiMeng</w:t>
      </w:r>
      <w:proofErr w:type="spellEnd"/>
      <w:r w:rsidRPr="00EC7660">
        <w:rPr>
          <w:i/>
          <w:iCs/>
        </w:rPr>
        <w:t xml:space="preserve"> (Huawei) is fine with r06.</w:t>
      </w:r>
    </w:p>
    <w:p w14:paraId="4CE0807E" w14:textId="77777777" w:rsidR="00FE7B25" w:rsidRPr="00EC7660" w:rsidRDefault="00FE7B25" w:rsidP="00FE7B25">
      <w:pPr>
        <w:pStyle w:val="FP"/>
        <w:keepNext/>
        <w:rPr>
          <w:i/>
          <w:iCs/>
        </w:rPr>
      </w:pPr>
      <w:r w:rsidRPr="00EC7660">
        <w:rPr>
          <w:i/>
          <w:iCs/>
        </w:rPr>
        <w:t>==== 4.X, 5.X, 6.X, 7.X, 8.29, 10.2 (Work Plan) Final Deadline ====</w:t>
      </w:r>
    </w:p>
    <w:p w14:paraId="5BAE5204" w14:textId="77777777" w:rsidR="00FE7B25" w:rsidRPr="00EC7660" w:rsidRDefault="00FE7B25" w:rsidP="00FE7B25">
      <w:pPr>
        <w:pStyle w:val="FP"/>
        <w:keepNext/>
        <w:rPr>
          <w:i/>
          <w:iCs/>
        </w:rPr>
      </w:pPr>
      <w:r w:rsidRPr="00EC7660">
        <w:rPr>
          <w:i/>
          <w:iCs/>
        </w:rPr>
        <w:t>Hannu (Nokia) supports r05 and r06.</w:t>
      </w:r>
    </w:p>
    <w:p w14:paraId="498D410A" w14:textId="77777777" w:rsidR="00FE7B25" w:rsidRPr="00EC7660" w:rsidRDefault="00FE7B25" w:rsidP="00FE7B25">
      <w:pPr>
        <w:pStyle w:val="FP"/>
        <w:keepNext/>
        <w:rPr>
          <w:i/>
          <w:iCs/>
        </w:rPr>
      </w:pPr>
    </w:p>
    <w:p w14:paraId="4B04F174" w14:textId="77777777" w:rsidR="00FE7B25" w:rsidRPr="00DA12F6" w:rsidRDefault="00FE7B25" w:rsidP="00FE7B25">
      <w:pPr>
        <w:keepNext/>
        <w:rPr>
          <w:rFonts w:cs="Arial"/>
          <w:b/>
        </w:rPr>
      </w:pPr>
      <w:r w:rsidRPr="00DA12F6">
        <w:rPr>
          <w:rFonts w:cs="Arial"/>
          <w:b/>
        </w:rPr>
        <w:t>Discussion and conclusion:</w:t>
      </w:r>
    </w:p>
    <w:p w14:paraId="17AFBA4C" w14:textId="13732761" w:rsidR="00FE7B25" w:rsidRDefault="00FE7B25" w:rsidP="00FE7B25">
      <w:r>
        <w:rPr>
          <w:color w:val="0000FF"/>
        </w:rPr>
        <w:t>S2</w:t>
      </w:r>
      <w:r>
        <w:rPr>
          <w:color w:val="0000FF"/>
        </w:rPr>
        <w:noBreakHyphen/>
        <w:t>2201026r06</w:t>
      </w:r>
      <w:r>
        <w:t xml:space="preserve"> was agreed and revised in </w:t>
      </w:r>
      <w:r w:rsidRPr="00FE7B25">
        <w:rPr>
          <w:color w:val="0000FF"/>
        </w:rPr>
        <w:t>S2-2201</w:t>
      </w:r>
      <w:r>
        <w:rPr>
          <w:color w:val="0000FF"/>
        </w:rPr>
        <w:t>6</w:t>
      </w:r>
      <w:r w:rsidRPr="00FE7B25">
        <w:rPr>
          <w:color w:val="0000FF"/>
        </w:rPr>
        <w:t>76</w:t>
      </w:r>
      <w:r>
        <w:t xml:space="preserve">, which was </w:t>
      </w:r>
      <w:r w:rsidRPr="00C3284B">
        <w:rPr>
          <w:color w:val="FF0000"/>
          <w:lang w:eastAsia="en-US"/>
        </w:rPr>
        <w:t>approved</w:t>
      </w:r>
      <w:r>
        <w:t>.</w:t>
      </w:r>
    </w:p>
    <w:p w14:paraId="20A52678" w14:textId="7AC18E99" w:rsidR="00FE7B25" w:rsidRDefault="00FE7B25" w:rsidP="00FE7B25"/>
    <w:p w14:paraId="1E97450C" w14:textId="77777777" w:rsidR="0052326D" w:rsidRDefault="0052326D" w:rsidP="0052326D">
      <w:pPr>
        <w:keepNext/>
        <w:pBdr>
          <w:top w:val="single" w:sz="4" w:space="1" w:color="auto"/>
        </w:pBdr>
      </w:pPr>
      <w:r>
        <w:rPr>
          <w:color w:val="0000FF"/>
        </w:rPr>
        <w:lastRenderedPageBreak/>
        <w:t>TD S2</w:t>
      </w:r>
      <w:r>
        <w:rPr>
          <w:color w:val="0000FF"/>
        </w:rPr>
        <w:noBreakHyphen/>
        <w:t>2200423</w:t>
      </w:r>
      <w:r>
        <w:t xml:space="preserve"> (LS In) LS from RAN WG3: LS on NAS PDU delivery during PDU Session modification procedure (Source: RAN WG3)</w:t>
      </w:r>
    </w:p>
    <w:p w14:paraId="2C40A1EC" w14:textId="77777777" w:rsidR="0052326D" w:rsidRPr="00865D8C" w:rsidRDefault="0052326D" w:rsidP="0052326D">
      <w:pPr>
        <w:pStyle w:val="FP"/>
        <w:keepNext/>
        <w:rPr>
          <w:b/>
          <w:bCs/>
          <w:i/>
          <w:iCs/>
        </w:rPr>
      </w:pPr>
      <w:r>
        <w:rPr>
          <w:b/>
          <w:bCs/>
          <w:i/>
          <w:iCs/>
        </w:rPr>
        <w:t>C</w:t>
      </w:r>
      <w:r w:rsidRPr="00865D8C">
        <w:rPr>
          <w:b/>
          <w:bCs/>
          <w:i/>
          <w:iCs/>
        </w:rPr>
        <w:t>omment:</w:t>
      </w:r>
    </w:p>
    <w:p w14:paraId="469095ED" w14:textId="77777777" w:rsidR="0052326D" w:rsidRDefault="0052326D" w:rsidP="0052326D">
      <w:pPr>
        <w:pStyle w:val="FP"/>
        <w:keepNext/>
        <w:rPr>
          <w:i/>
          <w:iCs/>
        </w:rPr>
      </w:pPr>
      <w:r>
        <w:rPr>
          <w:i/>
          <w:iCs/>
        </w:rPr>
        <w:t xml:space="preserve">Response drafted in </w:t>
      </w:r>
      <w:r w:rsidRPr="00A453DE">
        <w:rPr>
          <w:i/>
          <w:iCs/>
          <w:color w:val="0000FF"/>
        </w:rPr>
        <w:t>S2-2201026</w:t>
      </w:r>
      <w:r>
        <w:rPr>
          <w:i/>
          <w:iCs/>
        </w:rPr>
        <w:t>.</w:t>
      </w:r>
    </w:p>
    <w:p w14:paraId="33D491F8" w14:textId="77777777" w:rsidR="0052326D" w:rsidRPr="00EC7660" w:rsidRDefault="0052326D" w:rsidP="0052326D">
      <w:pPr>
        <w:pStyle w:val="FP"/>
        <w:keepNext/>
        <w:rPr>
          <w:i/>
          <w:iCs/>
        </w:rPr>
      </w:pPr>
    </w:p>
    <w:p w14:paraId="7CF0AE02" w14:textId="77777777" w:rsidR="0052326D" w:rsidRPr="00DA12F6" w:rsidRDefault="0052326D" w:rsidP="0052326D">
      <w:pPr>
        <w:keepNext/>
        <w:rPr>
          <w:rFonts w:cs="Arial"/>
          <w:b/>
        </w:rPr>
      </w:pPr>
      <w:r w:rsidRPr="00DA12F6">
        <w:rPr>
          <w:rFonts w:cs="Arial"/>
          <w:b/>
        </w:rPr>
        <w:t>Discussion and conclusion:</w:t>
      </w:r>
    </w:p>
    <w:p w14:paraId="3850778A" w14:textId="2B3046EA" w:rsidR="0052326D" w:rsidRPr="0052326D" w:rsidRDefault="0052326D" w:rsidP="0052326D">
      <w:r>
        <w:t xml:space="preserve">Final response in </w:t>
      </w:r>
      <w:r w:rsidRPr="00FE7B25">
        <w:rPr>
          <w:color w:val="0000FF"/>
        </w:rPr>
        <w:t>S2-2201</w:t>
      </w:r>
      <w:r>
        <w:rPr>
          <w:color w:val="0000FF"/>
        </w:rPr>
        <w:t>6</w:t>
      </w:r>
      <w:r w:rsidRPr="00FE7B25">
        <w:rPr>
          <w:color w:val="0000FF"/>
        </w:rPr>
        <w:t>76</w:t>
      </w:r>
      <w:r>
        <w:t xml:space="preserve"> (Status: Replied to).</w:t>
      </w:r>
    </w:p>
    <w:p w14:paraId="3716934D" w14:textId="77777777" w:rsidR="00FE7B25" w:rsidRDefault="00FE7B25" w:rsidP="00FE7B25">
      <w:pPr>
        <w:keepNext/>
        <w:pBdr>
          <w:top w:val="single" w:sz="4" w:space="1" w:color="auto"/>
        </w:pBdr>
      </w:pPr>
      <w:r>
        <w:rPr>
          <w:color w:val="0000FF"/>
        </w:rPr>
        <w:t>TD S2</w:t>
      </w:r>
      <w:r>
        <w:rPr>
          <w:color w:val="0000FF"/>
        </w:rPr>
        <w:noBreakHyphen/>
        <w:t>2200443</w:t>
      </w:r>
      <w:r>
        <w:t xml:space="preserve"> (CR) 23.501 CR3503: SSC mode support by the UEs (Source: Ericsson)</w:t>
      </w:r>
    </w:p>
    <w:p w14:paraId="781DB2AF" w14:textId="77777777" w:rsidR="00FE7B25" w:rsidRPr="00EC7660" w:rsidRDefault="00FE7B25" w:rsidP="00FE7B25">
      <w:pPr>
        <w:pStyle w:val="FP"/>
        <w:keepNext/>
        <w:rPr>
          <w:b/>
          <w:bCs/>
          <w:i/>
          <w:iCs/>
          <w:lang w:val="fr-FR"/>
        </w:rPr>
      </w:pPr>
      <w:r w:rsidRPr="00EC7660">
        <w:rPr>
          <w:b/>
          <w:bCs/>
          <w:i/>
          <w:iCs/>
          <w:lang w:val="fr-FR"/>
        </w:rPr>
        <w:t>e-mail comments:</w:t>
      </w:r>
    </w:p>
    <w:p w14:paraId="265CC8E1" w14:textId="77777777" w:rsidR="00FE7B25" w:rsidRPr="00EC7660" w:rsidRDefault="00FE7B25" w:rsidP="00FE7B25">
      <w:pPr>
        <w:pStyle w:val="FP"/>
        <w:keepNext/>
        <w:rPr>
          <w:i/>
          <w:iCs/>
          <w:lang w:val="fr-FR"/>
        </w:rPr>
      </w:pPr>
      <w:r w:rsidRPr="00EC7660">
        <w:rPr>
          <w:i/>
          <w:iCs/>
          <w:lang w:val="fr-FR"/>
        </w:rPr>
        <w:t xml:space="preserve">Antoine (Orange) </w:t>
      </w:r>
      <w:proofErr w:type="spellStart"/>
      <w:r w:rsidRPr="00EC7660">
        <w:rPr>
          <w:i/>
          <w:iCs/>
          <w:lang w:val="fr-FR"/>
        </w:rPr>
        <w:t>provides</w:t>
      </w:r>
      <w:proofErr w:type="spellEnd"/>
      <w:r w:rsidRPr="00EC7660">
        <w:rPr>
          <w:i/>
          <w:iCs/>
          <w:lang w:val="fr-FR"/>
        </w:rPr>
        <w:t xml:space="preserve"> r01.</w:t>
      </w:r>
    </w:p>
    <w:p w14:paraId="50932964" w14:textId="77777777" w:rsidR="00FE7B25" w:rsidRPr="00EC7660" w:rsidRDefault="00FE7B25" w:rsidP="00FE7B25">
      <w:pPr>
        <w:pStyle w:val="FP"/>
        <w:keepNext/>
        <w:rPr>
          <w:i/>
          <w:iCs/>
        </w:rPr>
      </w:pPr>
      <w:r w:rsidRPr="00EC7660">
        <w:rPr>
          <w:i/>
          <w:iCs/>
        </w:rPr>
        <w:t>Saso (Intel) comments on r01.</w:t>
      </w:r>
    </w:p>
    <w:p w14:paraId="38A7D05F" w14:textId="77777777" w:rsidR="00FE7B25" w:rsidRPr="00EC7660" w:rsidRDefault="00FE7B25" w:rsidP="00FE7B25">
      <w:pPr>
        <w:pStyle w:val="FP"/>
        <w:keepNext/>
        <w:rPr>
          <w:i/>
          <w:iCs/>
        </w:rPr>
      </w:pPr>
      <w:r w:rsidRPr="00EC7660">
        <w:rPr>
          <w:i/>
          <w:iCs/>
        </w:rPr>
        <w:t>Magnus H (Ericsson) provides r02</w:t>
      </w:r>
    </w:p>
    <w:p w14:paraId="18F1ADB2" w14:textId="77777777" w:rsidR="00FE7B25" w:rsidRPr="00EC7660" w:rsidRDefault="00FE7B25" w:rsidP="00FE7B25">
      <w:pPr>
        <w:pStyle w:val="FP"/>
        <w:keepNext/>
        <w:rPr>
          <w:i/>
          <w:iCs/>
        </w:rPr>
      </w:pPr>
      <w:r w:rsidRPr="00EC7660">
        <w:rPr>
          <w:i/>
          <w:iCs/>
        </w:rPr>
        <w:t>Fenqin (Huawei) ask one question</w:t>
      </w:r>
    </w:p>
    <w:p w14:paraId="0AA14FB2" w14:textId="77777777" w:rsidR="00FE7B25" w:rsidRPr="00EC7660" w:rsidRDefault="00FE7B25" w:rsidP="00FE7B25">
      <w:pPr>
        <w:pStyle w:val="FP"/>
        <w:keepNext/>
        <w:rPr>
          <w:i/>
          <w:iCs/>
          <w:lang w:val="fr-FR"/>
        </w:rPr>
      </w:pPr>
      <w:r w:rsidRPr="00EC7660">
        <w:rPr>
          <w:i/>
          <w:iCs/>
          <w:lang w:val="fr-FR"/>
        </w:rPr>
        <w:t>Magnus H (Ericsson) comments</w:t>
      </w:r>
    </w:p>
    <w:p w14:paraId="697B24D2" w14:textId="77777777" w:rsidR="00FE7B25" w:rsidRPr="00EC7660" w:rsidRDefault="00FE7B25" w:rsidP="00FE7B25">
      <w:pPr>
        <w:pStyle w:val="FP"/>
        <w:keepNext/>
        <w:rPr>
          <w:i/>
          <w:iCs/>
          <w:lang w:val="fr-FR"/>
        </w:rPr>
      </w:pPr>
      <w:r w:rsidRPr="00EC7660">
        <w:rPr>
          <w:i/>
          <w:iCs/>
          <w:lang w:val="fr-FR"/>
        </w:rPr>
        <w:t xml:space="preserve">Hui (Huawei) </w:t>
      </w:r>
      <w:proofErr w:type="spellStart"/>
      <w:r w:rsidRPr="00EC7660">
        <w:rPr>
          <w:i/>
          <w:iCs/>
          <w:lang w:val="fr-FR"/>
        </w:rPr>
        <w:t>provides</w:t>
      </w:r>
      <w:proofErr w:type="spellEnd"/>
      <w:r w:rsidRPr="00EC7660">
        <w:rPr>
          <w:i/>
          <w:iCs/>
          <w:lang w:val="fr-FR"/>
        </w:rPr>
        <w:t xml:space="preserve"> r03.</w:t>
      </w:r>
    </w:p>
    <w:p w14:paraId="34407F3B" w14:textId="77777777" w:rsidR="00FE7B25" w:rsidRPr="00EC7660" w:rsidRDefault="00FE7B25" w:rsidP="00FE7B25">
      <w:pPr>
        <w:pStyle w:val="FP"/>
        <w:keepNext/>
        <w:rPr>
          <w:i/>
          <w:iCs/>
          <w:lang w:val="fr-FR"/>
        </w:rPr>
      </w:pPr>
      <w:r w:rsidRPr="00EC7660">
        <w:rPr>
          <w:i/>
          <w:iCs/>
          <w:lang w:val="fr-FR"/>
        </w:rPr>
        <w:t xml:space="preserve">Chris (Vodafone) </w:t>
      </w:r>
      <w:proofErr w:type="spellStart"/>
      <w:r w:rsidRPr="00EC7660">
        <w:rPr>
          <w:i/>
          <w:iCs/>
          <w:lang w:val="fr-FR"/>
        </w:rPr>
        <w:t>asks</w:t>
      </w:r>
      <w:proofErr w:type="spellEnd"/>
      <w:r w:rsidRPr="00EC7660">
        <w:rPr>
          <w:i/>
          <w:iCs/>
          <w:lang w:val="fr-FR"/>
        </w:rPr>
        <w:t xml:space="preserve"> for clarification on SSC mode2.</w:t>
      </w:r>
    </w:p>
    <w:p w14:paraId="295DC656" w14:textId="77777777" w:rsidR="00FE7B25" w:rsidRPr="00EC7660" w:rsidRDefault="00FE7B25" w:rsidP="00FE7B25">
      <w:pPr>
        <w:pStyle w:val="FP"/>
        <w:keepNext/>
        <w:rPr>
          <w:i/>
          <w:iCs/>
          <w:lang w:val="fr-FR"/>
        </w:rPr>
      </w:pPr>
      <w:r w:rsidRPr="00EC7660">
        <w:rPr>
          <w:i/>
          <w:iCs/>
          <w:lang w:val="fr-FR"/>
        </w:rPr>
        <w:t>Dan (China Mobile) comments</w:t>
      </w:r>
    </w:p>
    <w:p w14:paraId="0D8EAB29" w14:textId="77777777" w:rsidR="00FE7B25" w:rsidRPr="00EC7660" w:rsidRDefault="00FE7B25" w:rsidP="00FE7B25">
      <w:pPr>
        <w:pStyle w:val="FP"/>
        <w:keepNext/>
        <w:rPr>
          <w:i/>
          <w:iCs/>
          <w:lang w:val="fr-FR"/>
        </w:rPr>
      </w:pPr>
      <w:r w:rsidRPr="00EC7660">
        <w:rPr>
          <w:i/>
          <w:iCs/>
          <w:lang w:val="fr-FR"/>
        </w:rPr>
        <w:t xml:space="preserve">==== 4.X, 5.X, 6.X, 7.X, 8.29, 10.2 (Work Plan) </w:t>
      </w:r>
      <w:proofErr w:type="spellStart"/>
      <w:r w:rsidRPr="00EC7660">
        <w:rPr>
          <w:i/>
          <w:iCs/>
          <w:lang w:val="fr-FR"/>
        </w:rPr>
        <w:t>Revisions</w:t>
      </w:r>
      <w:proofErr w:type="spellEnd"/>
      <w:r w:rsidRPr="00EC7660">
        <w:rPr>
          <w:i/>
          <w:iCs/>
          <w:lang w:val="fr-FR"/>
        </w:rPr>
        <w:t xml:space="preserve"> Deadline ====</w:t>
      </w:r>
    </w:p>
    <w:p w14:paraId="3548F62C" w14:textId="77777777" w:rsidR="00FE7B25" w:rsidRPr="00EC7660" w:rsidRDefault="00FE7B25" w:rsidP="00FE7B25">
      <w:pPr>
        <w:pStyle w:val="FP"/>
        <w:keepNext/>
        <w:rPr>
          <w:i/>
          <w:iCs/>
        </w:rPr>
      </w:pPr>
      <w:r w:rsidRPr="00EC7660">
        <w:rPr>
          <w:i/>
          <w:iCs/>
        </w:rPr>
        <w:t>Leo (Deutsche Telekom) comments, and can accept r03, but proposes some changes (latest at the next SA2 meeting).</w:t>
      </w:r>
    </w:p>
    <w:p w14:paraId="4B18CB41" w14:textId="77777777" w:rsidR="00FE7B25" w:rsidRPr="00EC7660" w:rsidRDefault="00FE7B25" w:rsidP="00FE7B25">
      <w:pPr>
        <w:pStyle w:val="FP"/>
        <w:keepNext/>
        <w:rPr>
          <w:i/>
          <w:iCs/>
        </w:rPr>
      </w:pPr>
      <w:r w:rsidRPr="00EC7660">
        <w:rPr>
          <w:i/>
          <w:iCs/>
        </w:rPr>
        <w:t>Hui (Huawei) can only accept r03, or r03 with changes proposed by Leo (Deutsche Telekom).</w:t>
      </w:r>
    </w:p>
    <w:p w14:paraId="113A4B37" w14:textId="77777777" w:rsidR="00FE7B25" w:rsidRPr="00EC7660" w:rsidRDefault="00FE7B25" w:rsidP="00FE7B25">
      <w:pPr>
        <w:pStyle w:val="FP"/>
        <w:keepNext/>
        <w:rPr>
          <w:i/>
          <w:iCs/>
        </w:rPr>
      </w:pPr>
      <w:r w:rsidRPr="00EC7660">
        <w:rPr>
          <w:i/>
          <w:iCs/>
        </w:rPr>
        <w:t>Magnus H (Ericsson) accepts r03 with the changes proposed by Leo (Deutsche Telekom)</w:t>
      </w:r>
    </w:p>
    <w:p w14:paraId="04644537" w14:textId="77777777" w:rsidR="00FE7B25" w:rsidRPr="00EC7660" w:rsidRDefault="00FE7B25" w:rsidP="00FE7B25">
      <w:pPr>
        <w:pStyle w:val="FP"/>
        <w:keepNext/>
        <w:rPr>
          <w:i/>
          <w:iCs/>
        </w:rPr>
      </w:pPr>
      <w:r w:rsidRPr="00EC7660">
        <w:rPr>
          <w:i/>
          <w:iCs/>
        </w:rPr>
        <w:t>==== 4.X, 5.X, 6.X, 7.X, 8.29, 10.2 (Work Plan) Final Deadline ====</w:t>
      </w:r>
    </w:p>
    <w:p w14:paraId="15C0065B" w14:textId="77777777" w:rsidR="00FE7B25" w:rsidRPr="00EC7660" w:rsidRDefault="00FE7B25" w:rsidP="00FE7B25">
      <w:pPr>
        <w:pStyle w:val="FP"/>
        <w:keepNext/>
        <w:rPr>
          <w:i/>
          <w:iCs/>
        </w:rPr>
      </w:pPr>
      <w:r w:rsidRPr="00EC7660">
        <w:rPr>
          <w:i/>
          <w:iCs/>
        </w:rPr>
        <w:t>Hui (Huawei) uploaded r04 and ask to discuss in CC#2.</w:t>
      </w:r>
    </w:p>
    <w:p w14:paraId="02C08D74" w14:textId="77777777" w:rsidR="00FE7B25" w:rsidRPr="00EC7660" w:rsidRDefault="00FE7B25" w:rsidP="00FE7B25">
      <w:pPr>
        <w:pStyle w:val="FP"/>
        <w:keepNext/>
        <w:rPr>
          <w:i/>
          <w:iCs/>
        </w:rPr>
      </w:pPr>
    </w:p>
    <w:p w14:paraId="2FFF5E0E" w14:textId="77777777" w:rsidR="00FE7B25" w:rsidRPr="00DA12F6" w:rsidRDefault="00FE7B25" w:rsidP="00FE7B25">
      <w:pPr>
        <w:keepNext/>
        <w:rPr>
          <w:rFonts w:cs="Arial"/>
          <w:b/>
        </w:rPr>
      </w:pPr>
      <w:r w:rsidRPr="00DA12F6">
        <w:rPr>
          <w:rFonts w:cs="Arial"/>
          <w:b/>
        </w:rPr>
        <w:t>Discussion and conclusion:</w:t>
      </w:r>
    </w:p>
    <w:p w14:paraId="72C7FA6E" w14:textId="6D217553" w:rsidR="00FE7B25" w:rsidRDefault="00FE7B25" w:rsidP="00FE7B25">
      <w:r>
        <w:rPr>
          <w:color w:val="0000FF"/>
        </w:rPr>
        <w:t>S2</w:t>
      </w:r>
      <w:r>
        <w:rPr>
          <w:color w:val="0000FF"/>
        </w:rPr>
        <w:noBreakHyphen/>
        <w:t>2200443r03</w:t>
      </w:r>
      <w:r w:rsidR="00872817" w:rsidRPr="00872817">
        <w:t xml:space="preserve"> </w:t>
      </w:r>
      <w:r>
        <w:t xml:space="preserve">was agreed and revised in </w:t>
      </w:r>
      <w:r w:rsidRPr="00FE7B25">
        <w:rPr>
          <w:color w:val="0000FF"/>
        </w:rPr>
        <w:t>S2-2201677</w:t>
      </w:r>
      <w:r>
        <w:t xml:space="preserve">, which was </w:t>
      </w:r>
      <w:r w:rsidRPr="00C3284B">
        <w:rPr>
          <w:color w:val="FF0000"/>
          <w:lang w:eastAsia="en-US"/>
        </w:rPr>
        <w:t>approved</w:t>
      </w:r>
      <w:r>
        <w:t>.</w:t>
      </w:r>
    </w:p>
    <w:p w14:paraId="78961D56" w14:textId="77777777" w:rsidR="00FE7B25" w:rsidRPr="00FE7B25" w:rsidRDefault="00FE7B25" w:rsidP="00FE7B25"/>
    <w:p w14:paraId="42B77D1E" w14:textId="77777777" w:rsidR="00FE7B25" w:rsidRDefault="00FE7B25" w:rsidP="00FE7B25">
      <w:pPr>
        <w:keepNext/>
        <w:pBdr>
          <w:top w:val="single" w:sz="4" w:space="1" w:color="auto"/>
        </w:pBdr>
      </w:pPr>
      <w:r>
        <w:rPr>
          <w:color w:val="0000FF"/>
        </w:rPr>
        <w:t>TD S2</w:t>
      </w:r>
      <w:r>
        <w:rPr>
          <w:color w:val="0000FF"/>
        </w:rPr>
        <w:noBreakHyphen/>
        <w:t>2201275</w:t>
      </w:r>
      <w:r>
        <w:t xml:space="preserve"> (CR) 23.501 CR3504R1: SSC mode support by the UEs (Source: Ericsson)</w:t>
      </w:r>
    </w:p>
    <w:p w14:paraId="1447C184" w14:textId="77777777" w:rsidR="00FE7B25" w:rsidRPr="00865D8C" w:rsidRDefault="00FE7B25" w:rsidP="00FE7B25">
      <w:pPr>
        <w:pStyle w:val="FP"/>
        <w:keepNext/>
        <w:rPr>
          <w:b/>
          <w:bCs/>
          <w:i/>
          <w:iCs/>
        </w:rPr>
      </w:pPr>
      <w:r w:rsidRPr="00865D8C">
        <w:rPr>
          <w:b/>
          <w:bCs/>
          <w:i/>
          <w:iCs/>
        </w:rPr>
        <w:t>e-mail comments:</w:t>
      </w:r>
    </w:p>
    <w:p w14:paraId="1FD7A1B9" w14:textId="77777777" w:rsidR="00FE7B25" w:rsidRPr="00EC7660" w:rsidRDefault="00FE7B25" w:rsidP="00FE7B25">
      <w:pPr>
        <w:pStyle w:val="FP"/>
        <w:keepNext/>
        <w:rPr>
          <w:i/>
          <w:iCs/>
        </w:rPr>
      </w:pPr>
    </w:p>
    <w:p w14:paraId="2E63F599" w14:textId="77777777" w:rsidR="00FE7B25" w:rsidRPr="00DA12F6" w:rsidRDefault="00FE7B25" w:rsidP="00FE7B25">
      <w:pPr>
        <w:keepNext/>
        <w:rPr>
          <w:rFonts w:cs="Arial"/>
          <w:b/>
        </w:rPr>
      </w:pPr>
      <w:r w:rsidRPr="00DA12F6">
        <w:rPr>
          <w:rFonts w:cs="Arial"/>
          <w:b/>
        </w:rPr>
        <w:t>Discussion and conclusion:</w:t>
      </w:r>
    </w:p>
    <w:p w14:paraId="4BD1BBAF" w14:textId="48969795" w:rsidR="00FE7B25" w:rsidRDefault="00FE7B25" w:rsidP="00FE7B25">
      <w:r>
        <w:rPr>
          <w:lang w:eastAsia="en-US"/>
        </w:rPr>
        <w:t>This mirror CR</w:t>
      </w:r>
      <w:r w:rsidR="00A07B17">
        <w:rPr>
          <w:lang w:eastAsia="en-US"/>
        </w:rPr>
        <w:t xml:space="preserve"> should be aligned with the base CR in </w:t>
      </w:r>
      <w:r w:rsidR="00A07B17" w:rsidRPr="00A07B17">
        <w:rPr>
          <w:color w:val="0000FF"/>
          <w:lang w:eastAsia="en-US"/>
        </w:rPr>
        <w:t>S2-21201677</w:t>
      </w:r>
      <w:r w:rsidR="00A07B17">
        <w:rPr>
          <w:lang w:eastAsia="en-US"/>
        </w:rPr>
        <w:t xml:space="preserve"> and</w:t>
      </w:r>
      <w:r>
        <w:rPr>
          <w:lang w:eastAsia="en-US"/>
        </w:rPr>
        <w:t xml:space="preserve"> was </w:t>
      </w:r>
      <w:r w:rsidRPr="00C3284B">
        <w:rPr>
          <w:color w:val="FF0000"/>
          <w:lang w:eastAsia="en-US"/>
        </w:rPr>
        <w:t>approved</w:t>
      </w:r>
      <w:r>
        <w:t>.</w:t>
      </w:r>
    </w:p>
    <w:p w14:paraId="683659E9" w14:textId="77777777" w:rsidR="00A07B17" w:rsidRDefault="00A07B17" w:rsidP="00A07B17"/>
    <w:p w14:paraId="4819FEE4" w14:textId="77777777" w:rsidR="00FE7B25" w:rsidRDefault="00FE7B25" w:rsidP="00FE7B25">
      <w:pPr>
        <w:keepNext/>
        <w:pBdr>
          <w:top w:val="single" w:sz="4" w:space="1" w:color="auto"/>
        </w:pBdr>
      </w:pPr>
      <w:r>
        <w:rPr>
          <w:color w:val="0000FF"/>
        </w:rPr>
        <w:t>TD S2</w:t>
      </w:r>
      <w:r>
        <w:rPr>
          <w:color w:val="0000FF"/>
        </w:rPr>
        <w:noBreakHyphen/>
        <w:t>2201276</w:t>
      </w:r>
      <w:r>
        <w:t xml:space="preserve"> (CR) 23.501 CR3505R1: SSC mode support by the UEs (Source: Ericsson)</w:t>
      </w:r>
    </w:p>
    <w:p w14:paraId="28545442" w14:textId="77777777" w:rsidR="00FE7B25" w:rsidRPr="00865D8C" w:rsidRDefault="00FE7B25" w:rsidP="00FE7B25">
      <w:pPr>
        <w:pStyle w:val="FP"/>
        <w:keepNext/>
        <w:rPr>
          <w:b/>
          <w:bCs/>
          <w:i/>
          <w:iCs/>
        </w:rPr>
      </w:pPr>
      <w:r w:rsidRPr="00865D8C">
        <w:rPr>
          <w:b/>
          <w:bCs/>
          <w:i/>
          <w:iCs/>
        </w:rPr>
        <w:t>e-mail comments:</w:t>
      </w:r>
    </w:p>
    <w:p w14:paraId="4631433D" w14:textId="77777777" w:rsidR="00FE7B25" w:rsidRPr="00EC7660" w:rsidRDefault="00FE7B25" w:rsidP="00FE7B25">
      <w:pPr>
        <w:pStyle w:val="FP"/>
        <w:keepNext/>
        <w:rPr>
          <w:i/>
          <w:iCs/>
        </w:rPr>
      </w:pPr>
    </w:p>
    <w:p w14:paraId="6AED5E23" w14:textId="77777777" w:rsidR="00FE7B25" w:rsidRPr="00DA12F6" w:rsidRDefault="00FE7B25" w:rsidP="00FE7B25">
      <w:pPr>
        <w:keepNext/>
        <w:rPr>
          <w:rFonts w:cs="Arial"/>
          <w:b/>
        </w:rPr>
      </w:pPr>
      <w:r w:rsidRPr="00DA12F6">
        <w:rPr>
          <w:rFonts w:cs="Arial"/>
          <w:b/>
        </w:rPr>
        <w:t>Discussion and conclusion:</w:t>
      </w:r>
    </w:p>
    <w:p w14:paraId="6987216C" w14:textId="77777777" w:rsidR="00A07B17" w:rsidRDefault="00A07B17" w:rsidP="00A07B17">
      <w:r>
        <w:rPr>
          <w:lang w:eastAsia="en-US"/>
        </w:rPr>
        <w:t xml:space="preserve">This mirror CR should be aligned with the base CR in </w:t>
      </w:r>
      <w:r w:rsidRPr="00A07B17">
        <w:rPr>
          <w:color w:val="0000FF"/>
          <w:lang w:eastAsia="en-US"/>
        </w:rPr>
        <w:t>S2-21201677</w:t>
      </w:r>
      <w:r>
        <w:rPr>
          <w:lang w:eastAsia="en-US"/>
        </w:rPr>
        <w:t xml:space="preserve"> and was </w:t>
      </w:r>
      <w:r w:rsidRPr="00C3284B">
        <w:rPr>
          <w:color w:val="FF0000"/>
          <w:lang w:eastAsia="en-US"/>
        </w:rPr>
        <w:t>approved</w:t>
      </w:r>
      <w:r>
        <w:t>.</w:t>
      </w:r>
    </w:p>
    <w:p w14:paraId="72587E77" w14:textId="001A13A4" w:rsidR="00FE7B25" w:rsidRDefault="00FE7B25" w:rsidP="00FE7B25"/>
    <w:p w14:paraId="45ED95AE" w14:textId="77777777" w:rsidR="00FE7B25" w:rsidRDefault="00FE7B25" w:rsidP="00FE7B25">
      <w:pPr>
        <w:keepNext/>
        <w:pBdr>
          <w:top w:val="single" w:sz="4" w:space="1" w:color="auto"/>
        </w:pBdr>
      </w:pPr>
      <w:r>
        <w:rPr>
          <w:color w:val="0000FF"/>
        </w:rPr>
        <w:t>TD S2</w:t>
      </w:r>
      <w:r>
        <w:rPr>
          <w:color w:val="0000FF"/>
        </w:rPr>
        <w:noBreakHyphen/>
        <w:t>2201274</w:t>
      </w:r>
      <w:r>
        <w:t xml:space="preserve"> (LS OUT) Reply LS on mandatory SSC modes supported by UE (Source: Ericsson)</w:t>
      </w:r>
    </w:p>
    <w:p w14:paraId="46940AAE" w14:textId="77777777" w:rsidR="00FE7B25" w:rsidRPr="00865D8C" w:rsidRDefault="00FE7B25" w:rsidP="00FE7B25">
      <w:pPr>
        <w:pStyle w:val="FP"/>
        <w:keepNext/>
        <w:rPr>
          <w:b/>
          <w:bCs/>
          <w:i/>
          <w:iCs/>
        </w:rPr>
      </w:pPr>
      <w:r w:rsidRPr="00865D8C">
        <w:rPr>
          <w:b/>
          <w:bCs/>
          <w:i/>
          <w:iCs/>
        </w:rPr>
        <w:t>e-mail comments:</w:t>
      </w:r>
    </w:p>
    <w:p w14:paraId="386A8037" w14:textId="77777777" w:rsidR="00FE7B25" w:rsidRPr="00EC7660" w:rsidRDefault="00FE7B25" w:rsidP="00FE7B25">
      <w:pPr>
        <w:pStyle w:val="FP"/>
        <w:keepNext/>
        <w:rPr>
          <w:i/>
          <w:iCs/>
        </w:rPr>
      </w:pPr>
    </w:p>
    <w:p w14:paraId="68C59100" w14:textId="77777777" w:rsidR="00FE7B25" w:rsidRPr="00DA12F6" w:rsidRDefault="00FE7B25" w:rsidP="00FE7B25">
      <w:pPr>
        <w:keepNext/>
        <w:rPr>
          <w:rFonts w:cs="Arial"/>
          <w:b/>
        </w:rPr>
      </w:pPr>
      <w:r w:rsidRPr="00DA12F6">
        <w:rPr>
          <w:rFonts w:cs="Arial"/>
          <w:b/>
        </w:rPr>
        <w:t>Discussion and conclusion:</w:t>
      </w:r>
    </w:p>
    <w:p w14:paraId="7E5890BA" w14:textId="07DFE7E5" w:rsidR="00FE7B25" w:rsidRPr="00A07B17" w:rsidRDefault="00A07B17" w:rsidP="00FE7B25">
      <w:r>
        <w:t xml:space="preserve">This LS was </w:t>
      </w:r>
      <w:r w:rsidRPr="00C3284B">
        <w:rPr>
          <w:color w:val="FF0000"/>
          <w:lang w:eastAsia="en-US"/>
        </w:rPr>
        <w:t>approved</w:t>
      </w:r>
      <w:r>
        <w:t>.</w:t>
      </w:r>
    </w:p>
    <w:p w14:paraId="2F4162E5" w14:textId="47F88721" w:rsidR="00FE7B25" w:rsidRDefault="00FE7B25" w:rsidP="00FE7B25"/>
    <w:p w14:paraId="2A7EF74B" w14:textId="77777777" w:rsidR="00A07B17" w:rsidRDefault="00A07B17" w:rsidP="00A07B17">
      <w:pPr>
        <w:keepNext/>
        <w:pBdr>
          <w:top w:val="single" w:sz="4" w:space="1" w:color="auto"/>
        </w:pBdr>
      </w:pPr>
      <w:r>
        <w:rPr>
          <w:color w:val="0000FF"/>
        </w:rPr>
        <w:lastRenderedPageBreak/>
        <w:t>TD S2</w:t>
      </w:r>
      <w:r>
        <w:rPr>
          <w:color w:val="0000FF"/>
        </w:rPr>
        <w:noBreakHyphen/>
        <w:t>2200957</w:t>
      </w:r>
      <w:r>
        <w:t xml:space="preserve"> (CR) 23.401 CR3687: Clarification on handling of UE radio capability for paging when MME changes (Source: Nokia, Nokia Shanghai Bell)</w:t>
      </w:r>
    </w:p>
    <w:p w14:paraId="63E1BD41" w14:textId="77777777" w:rsidR="00A07B17" w:rsidRPr="00865D8C" w:rsidRDefault="00A07B17" w:rsidP="00A07B17">
      <w:pPr>
        <w:pStyle w:val="FP"/>
        <w:keepNext/>
        <w:rPr>
          <w:b/>
          <w:bCs/>
          <w:i/>
          <w:iCs/>
        </w:rPr>
      </w:pPr>
      <w:r w:rsidRPr="00865D8C">
        <w:rPr>
          <w:b/>
          <w:bCs/>
          <w:i/>
          <w:iCs/>
        </w:rPr>
        <w:t>e-mail comments:</w:t>
      </w:r>
    </w:p>
    <w:p w14:paraId="66264B9D" w14:textId="77777777" w:rsidR="00A07B17" w:rsidRPr="00EC7660" w:rsidRDefault="00A07B17" w:rsidP="00A07B17">
      <w:pPr>
        <w:pStyle w:val="FP"/>
        <w:keepNext/>
        <w:rPr>
          <w:i/>
          <w:iCs/>
        </w:rPr>
      </w:pPr>
      <w:r w:rsidRPr="00EC7660">
        <w:rPr>
          <w:i/>
          <w:iCs/>
        </w:rPr>
        <w:t>Steve (Huawei) asks for clarification</w:t>
      </w:r>
    </w:p>
    <w:p w14:paraId="662FC08A" w14:textId="77777777" w:rsidR="00A07B17" w:rsidRPr="00EC7660" w:rsidRDefault="00A07B17" w:rsidP="00A07B17">
      <w:pPr>
        <w:pStyle w:val="FP"/>
        <w:keepNext/>
        <w:rPr>
          <w:i/>
          <w:iCs/>
        </w:rPr>
      </w:pPr>
      <w:r w:rsidRPr="00EC7660">
        <w:rPr>
          <w:i/>
          <w:iCs/>
        </w:rPr>
        <w:t>Qian (Ericsson) provides comments and consider no clarification is needed</w:t>
      </w:r>
    </w:p>
    <w:p w14:paraId="50FA6DA9" w14:textId="77777777" w:rsidR="00A07B17" w:rsidRPr="00EC7660" w:rsidRDefault="00A07B17" w:rsidP="00A07B17">
      <w:pPr>
        <w:pStyle w:val="FP"/>
        <w:keepNext/>
        <w:rPr>
          <w:i/>
          <w:iCs/>
        </w:rPr>
      </w:pPr>
      <w:r w:rsidRPr="00EC7660">
        <w:rPr>
          <w:i/>
          <w:iCs/>
        </w:rPr>
        <w:t>Alessio(Nokia) explains and replies to Steven: stage 3 only allows one UE radio capability for paging to be transferred, not both.</w:t>
      </w:r>
    </w:p>
    <w:p w14:paraId="324DCC14" w14:textId="77777777" w:rsidR="00A07B17" w:rsidRPr="00EC7660" w:rsidRDefault="00A07B17" w:rsidP="00A07B17">
      <w:pPr>
        <w:pStyle w:val="FP"/>
        <w:keepNext/>
        <w:rPr>
          <w:i/>
          <w:iCs/>
        </w:rPr>
      </w:pPr>
      <w:r w:rsidRPr="00EC7660">
        <w:rPr>
          <w:i/>
          <w:iCs/>
        </w:rPr>
        <w:t>Alessio(Nokia) replies to Qian</w:t>
      </w:r>
    </w:p>
    <w:p w14:paraId="6D9AF361" w14:textId="77777777" w:rsidR="00A07B17" w:rsidRPr="00EC7660" w:rsidRDefault="00A07B17" w:rsidP="00A07B17">
      <w:pPr>
        <w:pStyle w:val="FP"/>
        <w:keepNext/>
        <w:rPr>
          <w:i/>
          <w:iCs/>
        </w:rPr>
      </w:pPr>
      <w:r w:rsidRPr="00EC7660">
        <w:rPr>
          <w:i/>
          <w:iCs/>
        </w:rPr>
        <w:t>Qian (Ericsson) provides further comments.</w:t>
      </w:r>
    </w:p>
    <w:p w14:paraId="6C77C174" w14:textId="77777777" w:rsidR="00A07B17" w:rsidRPr="00EC7660" w:rsidRDefault="00A07B17" w:rsidP="00A07B17">
      <w:pPr>
        <w:pStyle w:val="FP"/>
        <w:keepNext/>
        <w:rPr>
          <w:i/>
          <w:iCs/>
        </w:rPr>
      </w:pPr>
      <w:r w:rsidRPr="00EC7660">
        <w:rPr>
          <w:i/>
          <w:iCs/>
        </w:rPr>
        <w:t>Haris(Qualcomm) comments and provides r01</w:t>
      </w:r>
    </w:p>
    <w:p w14:paraId="49456AAA" w14:textId="77777777" w:rsidR="00A07B17" w:rsidRPr="00EC7660" w:rsidRDefault="00A07B17" w:rsidP="00A07B17">
      <w:pPr>
        <w:pStyle w:val="FP"/>
        <w:keepNext/>
        <w:rPr>
          <w:i/>
          <w:iCs/>
        </w:rPr>
      </w:pPr>
      <w:r w:rsidRPr="00EC7660">
        <w:rPr>
          <w:i/>
          <w:iCs/>
        </w:rPr>
        <w:t>Qian (Ericsson) asks questions on r01</w:t>
      </w:r>
    </w:p>
    <w:p w14:paraId="0719C86A" w14:textId="77777777" w:rsidR="00A07B17" w:rsidRPr="00EC7660" w:rsidRDefault="00A07B17" w:rsidP="00A07B17">
      <w:pPr>
        <w:pStyle w:val="FP"/>
        <w:keepNext/>
        <w:rPr>
          <w:i/>
          <w:iCs/>
        </w:rPr>
      </w:pPr>
      <w:r w:rsidRPr="00EC7660">
        <w:rPr>
          <w:i/>
          <w:iCs/>
        </w:rPr>
        <w:t>Haris(Qualcomm) responds</w:t>
      </w:r>
    </w:p>
    <w:p w14:paraId="032A3705" w14:textId="77777777" w:rsidR="00A07B17" w:rsidRPr="00EC7660" w:rsidRDefault="00A07B17" w:rsidP="00A07B17">
      <w:pPr>
        <w:pStyle w:val="FP"/>
        <w:keepNext/>
        <w:rPr>
          <w:i/>
          <w:iCs/>
        </w:rPr>
      </w:pPr>
      <w:r w:rsidRPr="00EC7660">
        <w:rPr>
          <w:i/>
          <w:iCs/>
        </w:rPr>
        <w:t>Qian(Ericsson) asks further questions</w:t>
      </w:r>
    </w:p>
    <w:p w14:paraId="058D6A40" w14:textId="77777777" w:rsidR="00A07B17" w:rsidRPr="00EC7660" w:rsidRDefault="00A07B17" w:rsidP="00A07B17">
      <w:pPr>
        <w:pStyle w:val="FP"/>
        <w:keepNext/>
        <w:rPr>
          <w:i/>
          <w:iCs/>
        </w:rPr>
      </w:pPr>
      <w:r w:rsidRPr="00EC7660">
        <w:rPr>
          <w:i/>
          <w:iCs/>
        </w:rPr>
        <w:t>Qian(Ericsson) provides comments</w:t>
      </w:r>
    </w:p>
    <w:p w14:paraId="1D31CBE8" w14:textId="77777777" w:rsidR="00A07B17" w:rsidRPr="00EC7660" w:rsidRDefault="00A07B17" w:rsidP="00A07B17">
      <w:pPr>
        <w:pStyle w:val="FP"/>
        <w:keepNext/>
        <w:rPr>
          <w:i/>
          <w:iCs/>
        </w:rPr>
      </w:pPr>
      <w:proofErr w:type="spellStart"/>
      <w:r w:rsidRPr="00EC7660">
        <w:rPr>
          <w:i/>
          <w:iCs/>
        </w:rPr>
        <w:t>alessio</w:t>
      </w:r>
      <w:proofErr w:type="spellEnd"/>
      <w:r w:rsidRPr="00EC7660">
        <w:rPr>
          <w:i/>
          <w:iCs/>
        </w:rPr>
        <w:t>(Nokia) provides r02</w:t>
      </w:r>
    </w:p>
    <w:p w14:paraId="1A6845A9" w14:textId="77777777" w:rsidR="00A07B17" w:rsidRPr="00EC7660" w:rsidRDefault="00A07B17" w:rsidP="00A07B17">
      <w:pPr>
        <w:pStyle w:val="FP"/>
        <w:keepNext/>
        <w:rPr>
          <w:i/>
          <w:iCs/>
        </w:rPr>
      </w:pPr>
      <w:r w:rsidRPr="00EC7660">
        <w:rPr>
          <w:i/>
          <w:iCs/>
        </w:rPr>
        <w:t>Qian (Ericsson) comments and provides r03</w:t>
      </w:r>
    </w:p>
    <w:p w14:paraId="2D452C71" w14:textId="77777777" w:rsidR="00A07B17" w:rsidRPr="00EC7660" w:rsidRDefault="00A07B17" w:rsidP="00A07B17">
      <w:pPr>
        <w:pStyle w:val="FP"/>
        <w:keepNext/>
        <w:rPr>
          <w:i/>
          <w:iCs/>
        </w:rPr>
      </w:pPr>
      <w:r w:rsidRPr="00EC7660">
        <w:rPr>
          <w:i/>
          <w:iCs/>
        </w:rPr>
        <w:t>Steve (Huawei) comments</w:t>
      </w:r>
    </w:p>
    <w:p w14:paraId="51C6A42F" w14:textId="77777777" w:rsidR="00A07B17" w:rsidRPr="00EC7660" w:rsidRDefault="00A07B17" w:rsidP="00A07B17">
      <w:pPr>
        <w:pStyle w:val="FP"/>
        <w:keepNext/>
        <w:rPr>
          <w:i/>
          <w:iCs/>
        </w:rPr>
      </w:pPr>
      <w:r w:rsidRPr="00EC7660">
        <w:rPr>
          <w:i/>
          <w:iCs/>
        </w:rPr>
        <w:t>Haris(Qualcomm) asks question</w:t>
      </w:r>
    </w:p>
    <w:p w14:paraId="4C9578F3" w14:textId="77777777" w:rsidR="00A07B17" w:rsidRPr="00EC7660" w:rsidRDefault="00A07B17" w:rsidP="00A07B17">
      <w:pPr>
        <w:pStyle w:val="FP"/>
        <w:keepNext/>
        <w:rPr>
          <w:i/>
          <w:iCs/>
        </w:rPr>
      </w:pPr>
      <w:r w:rsidRPr="00EC7660">
        <w:rPr>
          <w:i/>
          <w:iCs/>
        </w:rPr>
        <w:t>Qian (Ericsson) replies</w:t>
      </w:r>
    </w:p>
    <w:p w14:paraId="1D4DEA94" w14:textId="77777777" w:rsidR="00A07B17" w:rsidRPr="00EC7660" w:rsidRDefault="00A07B17" w:rsidP="00A07B17">
      <w:pPr>
        <w:pStyle w:val="FP"/>
        <w:keepNext/>
        <w:rPr>
          <w:i/>
          <w:iCs/>
        </w:rPr>
      </w:pPr>
      <w:r w:rsidRPr="00EC7660">
        <w:rPr>
          <w:i/>
          <w:iCs/>
        </w:rPr>
        <w:t>Alessio(Nokia) comments (and states r03 is not acceptable)</w:t>
      </w:r>
    </w:p>
    <w:p w14:paraId="512D039C" w14:textId="77777777" w:rsidR="00A07B17" w:rsidRPr="00EC7660" w:rsidRDefault="00A07B17" w:rsidP="00A07B17">
      <w:pPr>
        <w:pStyle w:val="FP"/>
        <w:keepNext/>
        <w:rPr>
          <w:i/>
          <w:iCs/>
        </w:rPr>
      </w:pPr>
      <w:r w:rsidRPr="00EC7660">
        <w:rPr>
          <w:i/>
          <w:iCs/>
        </w:rPr>
        <w:t>Steve (Huawei) provides r04</w:t>
      </w:r>
    </w:p>
    <w:p w14:paraId="46F05B54" w14:textId="77777777" w:rsidR="00A07B17" w:rsidRPr="00EC7660" w:rsidRDefault="00A07B17" w:rsidP="00A07B17">
      <w:pPr>
        <w:pStyle w:val="FP"/>
        <w:keepNext/>
        <w:rPr>
          <w:i/>
          <w:iCs/>
        </w:rPr>
      </w:pPr>
      <w:proofErr w:type="spellStart"/>
      <w:r w:rsidRPr="00EC7660">
        <w:rPr>
          <w:i/>
          <w:iCs/>
        </w:rPr>
        <w:t>alessio</w:t>
      </w:r>
      <w:proofErr w:type="spellEnd"/>
      <w:r w:rsidRPr="00EC7660">
        <w:rPr>
          <w:i/>
          <w:iCs/>
        </w:rPr>
        <w:t>(Nokia) still prefer r02.</w:t>
      </w:r>
    </w:p>
    <w:p w14:paraId="0DEC6F53" w14:textId="77777777" w:rsidR="00A07B17" w:rsidRPr="00EC7660" w:rsidRDefault="00A07B17" w:rsidP="00A07B17">
      <w:pPr>
        <w:pStyle w:val="FP"/>
        <w:keepNext/>
        <w:rPr>
          <w:i/>
          <w:iCs/>
        </w:rPr>
      </w:pPr>
      <w:r w:rsidRPr="00EC7660">
        <w:rPr>
          <w:i/>
          <w:iCs/>
        </w:rPr>
        <w:t>==== 4.X, 5.X, 6.X, 7.X, 8.29, 10.2 (Work Plan) Revisions Deadline ====</w:t>
      </w:r>
    </w:p>
    <w:p w14:paraId="42777368" w14:textId="77777777" w:rsidR="00A07B17" w:rsidRPr="00EC7660" w:rsidRDefault="00A07B17" w:rsidP="00A07B17">
      <w:pPr>
        <w:pStyle w:val="FP"/>
        <w:keepNext/>
        <w:rPr>
          <w:i/>
          <w:iCs/>
        </w:rPr>
      </w:pPr>
      <w:r w:rsidRPr="00EC7660">
        <w:rPr>
          <w:i/>
          <w:iCs/>
        </w:rPr>
        <w:t>Qian (Ericsson) provides further comments and supports r04 or r03</w:t>
      </w:r>
    </w:p>
    <w:p w14:paraId="7B9335B8" w14:textId="77777777" w:rsidR="00A07B17" w:rsidRPr="00EC7660" w:rsidRDefault="00A07B17" w:rsidP="00A07B17">
      <w:pPr>
        <w:pStyle w:val="FP"/>
        <w:keepNext/>
        <w:rPr>
          <w:i/>
          <w:iCs/>
        </w:rPr>
      </w:pPr>
      <w:r w:rsidRPr="00EC7660">
        <w:rPr>
          <w:i/>
          <w:iCs/>
        </w:rPr>
        <w:t>Steve (Huawei) prefers r04, objects to r00, r01, r02.</w:t>
      </w:r>
    </w:p>
    <w:p w14:paraId="5980C4FC" w14:textId="77777777" w:rsidR="00A07B17" w:rsidRPr="00EC7660" w:rsidRDefault="00A07B17" w:rsidP="00A07B17">
      <w:pPr>
        <w:pStyle w:val="FP"/>
        <w:keepNext/>
        <w:rPr>
          <w:i/>
          <w:iCs/>
        </w:rPr>
      </w:pPr>
      <w:r w:rsidRPr="00EC7660">
        <w:rPr>
          <w:i/>
          <w:iCs/>
        </w:rPr>
        <w:t>Alessio(Nokia) can only accept r02</w:t>
      </w:r>
    </w:p>
    <w:p w14:paraId="3C11DC2D" w14:textId="77777777" w:rsidR="00A07B17" w:rsidRPr="00EC7660" w:rsidRDefault="00A07B17" w:rsidP="00A07B17">
      <w:pPr>
        <w:pStyle w:val="FP"/>
        <w:keepNext/>
        <w:rPr>
          <w:i/>
          <w:iCs/>
        </w:rPr>
      </w:pPr>
      <w:r w:rsidRPr="00EC7660">
        <w:rPr>
          <w:i/>
          <w:iCs/>
        </w:rPr>
        <w:t>Haris(Qualcomm) comments that r04 creates more confusion, r03 could be better. R02 is technically correct</w:t>
      </w:r>
    </w:p>
    <w:p w14:paraId="14388204" w14:textId="77777777" w:rsidR="00A07B17" w:rsidRPr="00EC7660" w:rsidRDefault="00A07B17" w:rsidP="00A07B17">
      <w:pPr>
        <w:pStyle w:val="FP"/>
        <w:keepNext/>
        <w:rPr>
          <w:i/>
          <w:iCs/>
        </w:rPr>
      </w:pPr>
      <w:proofErr w:type="spellStart"/>
      <w:r w:rsidRPr="00EC7660">
        <w:rPr>
          <w:i/>
          <w:iCs/>
        </w:rPr>
        <w:t>alessio</w:t>
      </w:r>
      <w:proofErr w:type="spellEnd"/>
      <w:r w:rsidRPr="00EC7660">
        <w:rPr>
          <w:i/>
          <w:iCs/>
        </w:rPr>
        <w:t>(Nokia) proposes the way forward to be discussed at CC#2</w:t>
      </w:r>
    </w:p>
    <w:p w14:paraId="56E09ADC" w14:textId="77777777" w:rsidR="00A07B17" w:rsidRPr="00EC7660" w:rsidRDefault="00A07B17" w:rsidP="00A07B17">
      <w:pPr>
        <w:pStyle w:val="FP"/>
        <w:keepNext/>
        <w:rPr>
          <w:i/>
          <w:iCs/>
        </w:rPr>
      </w:pPr>
      <w:r w:rsidRPr="00EC7660">
        <w:rPr>
          <w:i/>
          <w:iCs/>
        </w:rPr>
        <w:t>Chris (Vodafone) supports discussion at CC#2. R04 seems to miss critical information.</w:t>
      </w:r>
    </w:p>
    <w:p w14:paraId="01A1C7BC" w14:textId="77777777" w:rsidR="00A07B17" w:rsidRPr="00EC7660" w:rsidRDefault="00A07B17" w:rsidP="00A07B17">
      <w:pPr>
        <w:pStyle w:val="FP"/>
        <w:keepNext/>
        <w:rPr>
          <w:i/>
          <w:iCs/>
        </w:rPr>
      </w:pPr>
      <w:r w:rsidRPr="00EC7660">
        <w:rPr>
          <w:i/>
          <w:iCs/>
        </w:rPr>
        <w:t>==== 4.X, 5.X, 6.X, 7.X, 8.29, 10.2 (Work Plan) Final Deadline ====</w:t>
      </w:r>
    </w:p>
    <w:p w14:paraId="36783AA9" w14:textId="77777777" w:rsidR="00A07B17" w:rsidRPr="00EC7660" w:rsidRDefault="00A07B17" w:rsidP="00A07B17">
      <w:pPr>
        <w:pStyle w:val="FP"/>
        <w:keepNext/>
        <w:rPr>
          <w:i/>
          <w:iCs/>
        </w:rPr>
      </w:pPr>
      <w:r w:rsidRPr="00EC7660">
        <w:rPr>
          <w:i/>
          <w:iCs/>
        </w:rPr>
        <w:t>Qian (Ericsson) responds</w:t>
      </w:r>
    </w:p>
    <w:p w14:paraId="3D6F2430" w14:textId="77777777" w:rsidR="00A07B17" w:rsidRPr="00EC7660" w:rsidRDefault="00A07B17" w:rsidP="00A07B17">
      <w:pPr>
        <w:pStyle w:val="FP"/>
        <w:keepNext/>
        <w:rPr>
          <w:i/>
          <w:iCs/>
        </w:rPr>
      </w:pPr>
      <w:r w:rsidRPr="00EC7660">
        <w:rPr>
          <w:i/>
          <w:iCs/>
        </w:rPr>
        <w:t>Chris (Vodafone) replies to a question from ZTE and tries to explain the situation.</w:t>
      </w:r>
    </w:p>
    <w:p w14:paraId="6BCC0C9E" w14:textId="77777777" w:rsidR="00A07B17" w:rsidRPr="00EC7660" w:rsidRDefault="00A07B17" w:rsidP="00A07B17">
      <w:pPr>
        <w:pStyle w:val="FP"/>
        <w:keepNext/>
        <w:rPr>
          <w:i/>
          <w:iCs/>
        </w:rPr>
      </w:pPr>
    </w:p>
    <w:p w14:paraId="0E0CF8AC" w14:textId="77777777" w:rsidR="00A07B17" w:rsidRPr="00DA12F6" w:rsidRDefault="00A07B17" w:rsidP="00A07B17">
      <w:pPr>
        <w:keepNext/>
        <w:rPr>
          <w:rFonts w:cs="Arial"/>
          <w:b/>
        </w:rPr>
      </w:pPr>
      <w:r w:rsidRPr="00DA12F6">
        <w:rPr>
          <w:rFonts w:cs="Arial"/>
          <w:b/>
        </w:rPr>
        <w:t>Discussion and conclusion:</w:t>
      </w:r>
    </w:p>
    <w:p w14:paraId="22AC87EC" w14:textId="1DA19460" w:rsidR="00A07B17" w:rsidRPr="00A07B17" w:rsidRDefault="00A07B17" w:rsidP="00A07B17">
      <w:r>
        <w:t xml:space="preserve">Nokia suggested that </w:t>
      </w:r>
      <w:r>
        <w:rPr>
          <w:color w:val="0000FF"/>
        </w:rPr>
        <w:t>S2</w:t>
      </w:r>
      <w:r>
        <w:rPr>
          <w:color w:val="0000FF"/>
        </w:rPr>
        <w:noBreakHyphen/>
        <w:t>2200957r03</w:t>
      </w:r>
      <w:r>
        <w:t xml:space="preserve"> with a modification '</w:t>
      </w:r>
      <w:r w:rsidRPr="00A07B17">
        <w:rPr>
          <w:i/>
          <w:iCs/>
        </w:rPr>
        <w:t>If the RAT type is indicated by the new MME</w:t>
      </w:r>
      <w:r>
        <w:t xml:space="preserve">' would be acceptable. </w:t>
      </w:r>
      <w:r>
        <w:rPr>
          <w:color w:val="0000FF"/>
        </w:rPr>
        <w:t>S2</w:t>
      </w:r>
      <w:r>
        <w:rPr>
          <w:color w:val="0000FF"/>
        </w:rPr>
        <w:noBreakHyphen/>
        <w:t>2200957r03</w:t>
      </w:r>
      <w:r>
        <w:t xml:space="preserve"> with this change was agreed and revised in </w:t>
      </w:r>
      <w:r w:rsidRPr="00FE7B25">
        <w:rPr>
          <w:color w:val="0000FF"/>
        </w:rPr>
        <w:t>S2-220167</w:t>
      </w:r>
      <w:r>
        <w:rPr>
          <w:color w:val="0000FF"/>
        </w:rPr>
        <w:t>8</w:t>
      </w:r>
      <w:r>
        <w:t xml:space="preserve">, which was </w:t>
      </w:r>
      <w:r w:rsidRPr="00C3284B">
        <w:rPr>
          <w:color w:val="FF0000"/>
          <w:lang w:eastAsia="en-US"/>
        </w:rPr>
        <w:t>approved</w:t>
      </w:r>
      <w:r>
        <w:t>.</w:t>
      </w:r>
    </w:p>
    <w:p w14:paraId="2464C60C" w14:textId="733101E7" w:rsidR="00FE7B25" w:rsidRDefault="00FE7B25" w:rsidP="00FE7B25"/>
    <w:p w14:paraId="59165A54" w14:textId="77777777" w:rsidR="00A07B17" w:rsidRDefault="00A07B17" w:rsidP="00A07B17">
      <w:pPr>
        <w:keepNext/>
        <w:pBdr>
          <w:top w:val="single" w:sz="4" w:space="1" w:color="auto"/>
        </w:pBdr>
      </w:pPr>
      <w:r>
        <w:rPr>
          <w:color w:val="0000FF"/>
        </w:rPr>
        <w:lastRenderedPageBreak/>
        <w:t>TD S2</w:t>
      </w:r>
      <w:r>
        <w:rPr>
          <w:color w:val="0000FF"/>
        </w:rPr>
        <w:noBreakHyphen/>
        <w:t>2201005</w:t>
      </w:r>
      <w:r>
        <w:t xml:space="preserve"> (CR) 23.502 CR3403: Inter-AMF </w:t>
      </w:r>
      <w:proofErr w:type="spellStart"/>
      <w:r>
        <w:t>Xn</w:t>
      </w:r>
      <w:proofErr w:type="spellEnd"/>
      <w:r>
        <w:t xml:space="preserve"> handover (Source: Nokia, Nokia Shanghai Bell)</w:t>
      </w:r>
    </w:p>
    <w:p w14:paraId="49941ED5" w14:textId="77777777" w:rsidR="00A07B17" w:rsidRPr="00EC7660" w:rsidRDefault="00A07B17" w:rsidP="00A07B17">
      <w:pPr>
        <w:pStyle w:val="FP"/>
        <w:keepNext/>
        <w:rPr>
          <w:b/>
          <w:bCs/>
          <w:i/>
          <w:iCs/>
          <w:lang w:val="fr-FR"/>
        </w:rPr>
      </w:pPr>
      <w:r w:rsidRPr="00EC7660">
        <w:rPr>
          <w:b/>
          <w:bCs/>
          <w:i/>
          <w:iCs/>
          <w:lang w:val="fr-FR"/>
        </w:rPr>
        <w:t>e-mail comments:</w:t>
      </w:r>
    </w:p>
    <w:p w14:paraId="526FB4CF" w14:textId="77777777" w:rsidR="00A07B17" w:rsidRPr="00EC7660" w:rsidRDefault="00A07B17" w:rsidP="00A07B17">
      <w:pPr>
        <w:pStyle w:val="FP"/>
        <w:keepNext/>
        <w:rPr>
          <w:i/>
          <w:iCs/>
          <w:lang w:val="fr-FR"/>
        </w:rPr>
      </w:pPr>
      <w:proofErr w:type="spellStart"/>
      <w:r w:rsidRPr="00EC7660">
        <w:rPr>
          <w:i/>
          <w:iCs/>
          <w:lang w:val="fr-FR"/>
        </w:rPr>
        <w:t>LiMeng</w:t>
      </w:r>
      <w:proofErr w:type="spellEnd"/>
      <w:r w:rsidRPr="00EC7660">
        <w:rPr>
          <w:i/>
          <w:iCs/>
          <w:lang w:val="fr-FR"/>
        </w:rPr>
        <w:t xml:space="preserve"> (Huawei) comments.</w:t>
      </w:r>
    </w:p>
    <w:p w14:paraId="22784477" w14:textId="77777777" w:rsidR="00A07B17" w:rsidRPr="00EC7660" w:rsidRDefault="00A07B17" w:rsidP="00A07B17">
      <w:pPr>
        <w:pStyle w:val="FP"/>
        <w:keepNext/>
        <w:rPr>
          <w:i/>
          <w:iCs/>
        </w:rPr>
      </w:pPr>
      <w:r w:rsidRPr="00EC7660">
        <w:rPr>
          <w:i/>
          <w:iCs/>
        </w:rPr>
        <w:t xml:space="preserve">Hannu (Nokia) replies to </w:t>
      </w:r>
      <w:proofErr w:type="spellStart"/>
      <w:r w:rsidRPr="00EC7660">
        <w:rPr>
          <w:i/>
          <w:iCs/>
        </w:rPr>
        <w:t>LiMeng</w:t>
      </w:r>
      <w:proofErr w:type="spellEnd"/>
      <w:r w:rsidRPr="00EC7660">
        <w:rPr>
          <w:i/>
          <w:iCs/>
        </w:rPr>
        <w:t>.</w:t>
      </w:r>
    </w:p>
    <w:p w14:paraId="7AE745D8" w14:textId="77777777" w:rsidR="00A07B17" w:rsidRPr="00EC7660" w:rsidRDefault="00A07B17" w:rsidP="00A07B17">
      <w:pPr>
        <w:pStyle w:val="FP"/>
        <w:keepNext/>
        <w:rPr>
          <w:i/>
          <w:iCs/>
        </w:rPr>
      </w:pPr>
      <w:r w:rsidRPr="00EC7660">
        <w:rPr>
          <w:i/>
          <w:iCs/>
        </w:rPr>
        <w:t xml:space="preserve">Hannu (Nokia) replies to </w:t>
      </w:r>
      <w:proofErr w:type="spellStart"/>
      <w:r w:rsidRPr="00EC7660">
        <w:rPr>
          <w:i/>
          <w:iCs/>
        </w:rPr>
        <w:t>LiMeng</w:t>
      </w:r>
      <w:proofErr w:type="spellEnd"/>
      <w:r w:rsidRPr="00EC7660">
        <w:rPr>
          <w:i/>
          <w:iCs/>
        </w:rPr>
        <w:t xml:space="preserve"> and points out why the existing text is incorrect and it causes handovers to fail.</w:t>
      </w:r>
    </w:p>
    <w:p w14:paraId="156F6DA7" w14:textId="77777777" w:rsidR="00A07B17" w:rsidRPr="00EC7660" w:rsidRDefault="00A07B17" w:rsidP="00A07B17">
      <w:pPr>
        <w:pStyle w:val="FP"/>
        <w:keepNext/>
        <w:rPr>
          <w:i/>
          <w:iCs/>
        </w:rPr>
      </w:pPr>
      <w:r w:rsidRPr="00EC7660">
        <w:rPr>
          <w:i/>
          <w:iCs/>
        </w:rPr>
        <w:t>Qian (Ericsson) provides comments and ask question.</w:t>
      </w:r>
    </w:p>
    <w:p w14:paraId="6ECE4EA5" w14:textId="77777777" w:rsidR="00A07B17" w:rsidRPr="00EC7660" w:rsidRDefault="00A07B17" w:rsidP="00A07B17">
      <w:pPr>
        <w:pStyle w:val="FP"/>
        <w:keepNext/>
        <w:rPr>
          <w:i/>
          <w:iCs/>
        </w:rPr>
      </w:pPr>
      <w:r w:rsidRPr="00EC7660">
        <w:rPr>
          <w:i/>
          <w:iCs/>
        </w:rPr>
        <w:t>Hannu (Nokia) supports the interpretation from Qian (Ericsson) and asks for acceptable way to solve the conflict in the specs?</w:t>
      </w:r>
    </w:p>
    <w:p w14:paraId="7BAC0BDF" w14:textId="77777777" w:rsidR="00A07B17" w:rsidRPr="00EC7660" w:rsidRDefault="00A07B17" w:rsidP="00A07B17">
      <w:pPr>
        <w:pStyle w:val="FP"/>
        <w:keepNext/>
        <w:rPr>
          <w:i/>
          <w:iCs/>
        </w:rPr>
      </w:pPr>
      <w:r w:rsidRPr="00EC7660">
        <w:rPr>
          <w:i/>
          <w:iCs/>
        </w:rPr>
        <w:t>Haris(Qualcomm) comments that he does not understand the problem this CR tries to solve</w:t>
      </w:r>
    </w:p>
    <w:p w14:paraId="125054A3" w14:textId="77777777" w:rsidR="00A07B17" w:rsidRPr="00EC7660" w:rsidRDefault="00A07B17" w:rsidP="00A07B17">
      <w:pPr>
        <w:pStyle w:val="FP"/>
        <w:keepNext/>
        <w:rPr>
          <w:i/>
          <w:iCs/>
        </w:rPr>
      </w:pPr>
      <w:proofErr w:type="spellStart"/>
      <w:r w:rsidRPr="00EC7660">
        <w:rPr>
          <w:i/>
          <w:iCs/>
        </w:rPr>
        <w:t>Jinguo</w:t>
      </w:r>
      <w:proofErr w:type="spellEnd"/>
      <w:r w:rsidRPr="00EC7660">
        <w:rPr>
          <w:i/>
          <w:iCs/>
        </w:rPr>
        <w:t>(ZTE) comments that the changes are not necessary.</w:t>
      </w:r>
    </w:p>
    <w:p w14:paraId="2ECBB6F9" w14:textId="77777777" w:rsidR="00A07B17" w:rsidRPr="00EC7660" w:rsidRDefault="00A07B17" w:rsidP="00A07B17">
      <w:pPr>
        <w:pStyle w:val="FP"/>
        <w:keepNext/>
        <w:rPr>
          <w:i/>
          <w:iCs/>
        </w:rPr>
      </w:pPr>
      <w:r w:rsidRPr="00EC7660">
        <w:rPr>
          <w:i/>
          <w:iCs/>
        </w:rPr>
        <w:t xml:space="preserve">Hannu (Nokia) replies to </w:t>
      </w:r>
      <w:proofErr w:type="spellStart"/>
      <w:r w:rsidRPr="00EC7660">
        <w:rPr>
          <w:i/>
          <w:iCs/>
        </w:rPr>
        <w:t>Jinguo</w:t>
      </w:r>
      <w:proofErr w:type="spellEnd"/>
      <w:r w:rsidRPr="00EC7660">
        <w:rPr>
          <w:i/>
          <w:iCs/>
        </w:rPr>
        <w:t>(ZTE) and Haris(Qualcomm) and shares r01.</w:t>
      </w:r>
    </w:p>
    <w:p w14:paraId="58374C6A" w14:textId="77777777" w:rsidR="00A07B17" w:rsidRPr="00EC7660" w:rsidRDefault="00A07B17" w:rsidP="00A07B17">
      <w:pPr>
        <w:pStyle w:val="FP"/>
        <w:keepNext/>
        <w:rPr>
          <w:i/>
          <w:iCs/>
        </w:rPr>
      </w:pPr>
      <w:r w:rsidRPr="00EC7660">
        <w:rPr>
          <w:i/>
          <w:iCs/>
        </w:rPr>
        <w:t>Hannu (Nokia) responds to Haris(Qualcomm).</w:t>
      </w:r>
    </w:p>
    <w:p w14:paraId="5C7B762B" w14:textId="77777777" w:rsidR="00A07B17" w:rsidRPr="00EC7660" w:rsidRDefault="00A07B17" w:rsidP="00A07B17">
      <w:pPr>
        <w:pStyle w:val="FP"/>
        <w:keepNext/>
        <w:rPr>
          <w:i/>
          <w:iCs/>
        </w:rPr>
      </w:pPr>
      <w:r w:rsidRPr="00EC7660">
        <w:rPr>
          <w:i/>
          <w:iCs/>
        </w:rPr>
        <w:t>Hannu (Nokia) provides the other half of the response to Haris(Qualcomm).</w:t>
      </w:r>
    </w:p>
    <w:p w14:paraId="07712C89" w14:textId="77777777" w:rsidR="00A07B17" w:rsidRPr="00EC7660" w:rsidRDefault="00A07B17" w:rsidP="00A07B17">
      <w:pPr>
        <w:pStyle w:val="FP"/>
        <w:keepNext/>
        <w:rPr>
          <w:i/>
          <w:iCs/>
        </w:rPr>
      </w:pPr>
      <w:r w:rsidRPr="00EC7660">
        <w:rPr>
          <w:i/>
          <w:iCs/>
        </w:rPr>
        <w:t>Haris(Qualcomm) responds</w:t>
      </w:r>
    </w:p>
    <w:p w14:paraId="1BC6403D" w14:textId="77777777" w:rsidR="00A07B17" w:rsidRPr="00EC7660" w:rsidRDefault="00A07B17" w:rsidP="00A07B17">
      <w:pPr>
        <w:pStyle w:val="FP"/>
        <w:keepNext/>
        <w:rPr>
          <w:i/>
          <w:iCs/>
        </w:rPr>
      </w:pPr>
      <w:proofErr w:type="spellStart"/>
      <w:r w:rsidRPr="00EC7660">
        <w:rPr>
          <w:i/>
          <w:iCs/>
        </w:rPr>
        <w:t>LiMeng</w:t>
      </w:r>
      <w:proofErr w:type="spellEnd"/>
      <w:r w:rsidRPr="00EC7660">
        <w:rPr>
          <w:i/>
          <w:iCs/>
        </w:rPr>
        <w:t xml:space="preserve"> (Huawei) provides r02</w:t>
      </w:r>
    </w:p>
    <w:p w14:paraId="1F9B2E0B" w14:textId="77777777" w:rsidR="00A07B17" w:rsidRPr="00EC7660" w:rsidRDefault="00A07B17" w:rsidP="00A07B17">
      <w:pPr>
        <w:pStyle w:val="FP"/>
        <w:keepNext/>
        <w:rPr>
          <w:i/>
          <w:iCs/>
        </w:rPr>
      </w:pPr>
      <w:r w:rsidRPr="00EC7660">
        <w:rPr>
          <w:i/>
          <w:iCs/>
        </w:rPr>
        <w:t xml:space="preserve">Hannu (Nokia) thanks </w:t>
      </w:r>
      <w:proofErr w:type="spellStart"/>
      <w:r w:rsidRPr="00EC7660">
        <w:rPr>
          <w:i/>
          <w:iCs/>
        </w:rPr>
        <w:t>LiMeng</w:t>
      </w:r>
      <w:proofErr w:type="spellEnd"/>
      <w:r w:rsidRPr="00EC7660">
        <w:rPr>
          <w:i/>
          <w:iCs/>
        </w:rPr>
        <w:t xml:space="preserve"> (Huawei) for help and provides r03.</w:t>
      </w:r>
    </w:p>
    <w:p w14:paraId="1F421338" w14:textId="77777777" w:rsidR="00A07B17" w:rsidRPr="00EC7660" w:rsidRDefault="00A07B17" w:rsidP="00A07B17">
      <w:pPr>
        <w:pStyle w:val="FP"/>
        <w:keepNext/>
        <w:rPr>
          <w:i/>
          <w:iCs/>
          <w:lang w:val="fr-FR"/>
        </w:rPr>
      </w:pPr>
      <w:proofErr w:type="spellStart"/>
      <w:r w:rsidRPr="00EC7660">
        <w:rPr>
          <w:i/>
          <w:iCs/>
          <w:lang w:val="fr-FR"/>
        </w:rPr>
        <w:t>Jinguo</w:t>
      </w:r>
      <w:proofErr w:type="spellEnd"/>
      <w:r w:rsidRPr="00EC7660">
        <w:rPr>
          <w:i/>
          <w:iCs/>
          <w:lang w:val="fr-FR"/>
        </w:rPr>
        <w:t>(ZTE) comments on r03.</w:t>
      </w:r>
    </w:p>
    <w:p w14:paraId="44E8202A" w14:textId="77777777" w:rsidR="00A07B17" w:rsidRPr="00EC7660" w:rsidRDefault="00A07B17" w:rsidP="00A07B17">
      <w:pPr>
        <w:pStyle w:val="FP"/>
        <w:keepNext/>
        <w:rPr>
          <w:i/>
          <w:iCs/>
        </w:rPr>
      </w:pPr>
      <w:r w:rsidRPr="00EC7660">
        <w:rPr>
          <w:i/>
          <w:iCs/>
        </w:rPr>
        <w:t xml:space="preserve">Hannu (Nokia) responds to comment from </w:t>
      </w:r>
      <w:proofErr w:type="spellStart"/>
      <w:r w:rsidRPr="00EC7660">
        <w:rPr>
          <w:i/>
          <w:iCs/>
        </w:rPr>
        <w:t>Jinguo</w:t>
      </w:r>
      <w:proofErr w:type="spellEnd"/>
      <w:r w:rsidRPr="00EC7660">
        <w:rPr>
          <w:i/>
          <w:iCs/>
        </w:rPr>
        <w:t>(ZTE) in r04.</w:t>
      </w:r>
    </w:p>
    <w:p w14:paraId="1826B66A" w14:textId="77777777" w:rsidR="00A07B17" w:rsidRPr="00EC7660" w:rsidRDefault="00A07B17" w:rsidP="00A07B17">
      <w:pPr>
        <w:pStyle w:val="FP"/>
        <w:keepNext/>
        <w:rPr>
          <w:i/>
          <w:iCs/>
        </w:rPr>
      </w:pPr>
      <w:r w:rsidRPr="00EC7660">
        <w:rPr>
          <w:i/>
          <w:iCs/>
        </w:rPr>
        <w:t>Haris(Qualcomm) provides r05</w:t>
      </w:r>
    </w:p>
    <w:p w14:paraId="2030BB1B" w14:textId="77777777" w:rsidR="00A07B17" w:rsidRPr="00EC7660" w:rsidRDefault="00A07B17" w:rsidP="00A07B17">
      <w:pPr>
        <w:pStyle w:val="FP"/>
        <w:keepNext/>
        <w:rPr>
          <w:i/>
          <w:iCs/>
        </w:rPr>
      </w:pPr>
      <w:r w:rsidRPr="00EC7660">
        <w:rPr>
          <w:i/>
          <w:iCs/>
        </w:rPr>
        <w:t>Hannu (Nokia) thanks Haris(Qualcomm) for r05. Nokia can agree either r04 or r05.</w:t>
      </w:r>
    </w:p>
    <w:p w14:paraId="0886AFF0" w14:textId="77777777" w:rsidR="00A07B17" w:rsidRPr="00EC7660" w:rsidRDefault="00A07B17" w:rsidP="00A07B17">
      <w:pPr>
        <w:pStyle w:val="FP"/>
        <w:keepNext/>
        <w:rPr>
          <w:i/>
          <w:iCs/>
        </w:rPr>
      </w:pPr>
      <w:r w:rsidRPr="00EC7660">
        <w:rPr>
          <w:i/>
          <w:iCs/>
        </w:rPr>
        <w:t>==== 4.X, 5.X, 6.X, 7.X, 8.29, 10.2 (Work Plan) Revisions Deadline ====</w:t>
      </w:r>
    </w:p>
    <w:p w14:paraId="32183559" w14:textId="77777777" w:rsidR="00A07B17" w:rsidRPr="00EC7660" w:rsidRDefault="00A07B17" w:rsidP="00A07B17">
      <w:pPr>
        <w:pStyle w:val="FP"/>
        <w:keepNext/>
        <w:rPr>
          <w:i/>
          <w:iCs/>
        </w:rPr>
      </w:pPr>
      <w:proofErr w:type="spellStart"/>
      <w:r w:rsidRPr="00EC7660">
        <w:rPr>
          <w:i/>
          <w:iCs/>
        </w:rPr>
        <w:t>Jinguo</w:t>
      </w:r>
      <w:proofErr w:type="spellEnd"/>
      <w:r w:rsidRPr="00EC7660">
        <w:rPr>
          <w:i/>
          <w:iCs/>
        </w:rPr>
        <w:t>(ZTE) don't agree both r04 and r05 since both of them are incorrect</w:t>
      </w:r>
    </w:p>
    <w:p w14:paraId="65C362C8" w14:textId="77777777" w:rsidR="00A07B17" w:rsidRPr="00EC7660" w:rsidRDefault="00A07B17" w:rsidP="00A07B17">
      <w:pPr>
        <w:pStyle w:val="FP"/>
        <w:keepNext/>
        <w:rPr>
          <w:i/>
          <w:iCs/>
        </w:rPr>
      </w:pPr>
      <w:r w:rsidRPr="00EC7660">
        <w:rPr>
          <w:i/>
          <w:iCs/>
        </w:rPr>
        <w:t xml:space="preserve">Qian (Ericsson) supports </w:t>
      </w:r>
      <w:proofErr w:type="spellStart"/>
      <w:r w:rsidRPr="00EC7660">
        <w:rPr>
          <w:i/>
          <w:iCs/>
        </w:rPr>
        <w:t>Jinguo's</w:t>
      </w:r>
      <w:proofErr w:type="spellEnd"/>
      <w:r w:rsidRPr="00EC7660">
        <w:rPr>
          <w:i/>
          <w:iCs/>
        </w:rPr>
        <w:t xml:space="preserve"> (ZTE) understanding</w:t>
      </w:r>
    </w:p>
    <w:p w14:paraId="13B18F7D" w14:textId="77777777" w:rsidR="00A07B17" w:rsidRPr="00EC7660" w:rsidRDefault="00A07B17" w:rsidP="00A07B17">
      <w:pPr>
        <w:pStyle w:val="FP"/>
        <w:keepNext/>
        <w:rPr>
          <w:i/>
          <w:iCs/>
        </w:rPr>
      </w:pPr>
      <w:r w:rsidRPr="00EC7660">
        <w:rPr>
          <w:i/>
          <w:iCs/>
        </w:rPr>
        <w:t xml:space="preserve">Haris(Qualcomm) comments that r03 does not reflect the explanation from Qian and </w:t>
      </w:r>
      <w:proofErr w:type="spellStart"/>
      <w:r w:rsidRPr="00EC7660">
        <w:rPr>
          <w:i/>
          <w:iCs/>
        </w:rPr>
        <w:t>Jinguo</w:t>
      </w:r>
      <w:proofErr w:type="spellEnd"/>
    </w:p>
    <w:p w14:paraId="1DDA796A" w14:textId="77777777" w:rsidR="00A07B17" w:rsidRPr="00EC7660" w:rsidRDefault="00A07B17" w:rsidP="00A07B17">
      <w:pPr>
        <w:pStyle w:val="FP"/>
        <w:keepNext/>
        <w:rPr>
          <w:i/>
          <w:iCs/>
        </w:rPr>
      </w:pPr>
      <w:r w:rsidRPr="00EC7660">
        <w:rPr>
          <w:i/>
          <w:iCs/>
        </w:rPr>
        <w:t>Qian (Ericsson) responds to Haris (Qualcomm)</w:t>
      </w:r>
    </w:p>
    <w:p w14:paraId="6170AA87" w14:textId="77777777" w:rsidR="00A07B17" w:rsidRPr="00EC7660" w:rsidRDefault="00A07B17" w:rsidP="00A07B17">
      <w:pPr>
        <w:pStyle w:val="FP"/>
        <w:keepNext/>
        <w:rPr>
          <w:i/>
          <w:iCs/>
        </w:rPr>
      </w:pPr>
      <w:r w:rsidRPr="00EC7660">
        <w:rPr>
          <w:i/>
          <w:iCs/>
        </w:rPr>
        <w:t>Haris(Qualcomm) comments that r05+change suggested by Qian is correct</w:t>
      </w:r>
    </w:p>
    <w:p w14:paraId="3A4AE0C6" w14:textId="77777777" w:rsidR="00A07B17" w:rsidRPr="00EC7660" w:rsidRDefault="00A07B17" w:rsidP="00A07B17">
      <w:pPr>
        <w:pStyle w:val="FP"/>
        <w:keepNext/>
        <w:rPr>
          <w:i/>
          <w:iCs/>
        </w:rPr>
      </w:pPr>
      <w:r w:rsidRPr="00EC7660">
        <w:rPr>
          <w:i/>
          <w:iCs/>
        </w:rPr>
        <w:t>Hannu (Nokia) agrees with the discussion so far and proposes r03 as the way forward.</w:t>
      </w:r>
    </w:p>
    <w:p w14:paraId="659DDCB3" w14:textId="77777777" w:rsidR="00A07B17" w:rsidRPr="00EC7660" w:rsidRDefault="00A07B17" w:rsidP="00A07B17">
      <w:pPr>
        <w:pStyle w:val="FP"/>
        <w:keepNext/>
        <w:rPr>
          <w:i/>
          <w:iCs/>
        </w:rPr>
      </w:pPr>
      <w:proofErr w:type="spellStart"/>
      <w:r w:rsidRPr="00EC7660">
        <w:rPr>
          <w:i/>
          <w:iCs/>
        </w:rPr>
        <w:t>Jinguo</w:t>
      </w:r>
      <w:proofErr w:type="spellEnd"/>
      <w:r w:rsidRPr="00EC7660">
        <w:rPr>
          <w:i/>
          <w:iCs/>
        </w:rPr>
        <w:t>(ZTE) suggest a new revision</w:t>
      </w:r>
    </w:p>
    <w:p w14:paraId="7428B7E2" w14:textId="77777777" w:rsidR="00A07B17" w:rsidRPr="00EC7660" w:rsidRDefault="00A07B17" w:rsidP="00A07B17">
      <w:pPr>
        <w:pStyle w:val="FP"/>
        <w:keepNext/>
        <w:rPr>
          <w:i/>
          <w:iCs/>
        </w:rPr>
      </w:pPr>
      <w:r w:rsidRPr="00EC7660">
        <w:rPr>
          <w:i/>
          <w:iCs/>
        </w:rPr>
        <w:t>Hannu (Nokia) agrees the concept does not object to late revision as has been discussed, but points out that note cannot change normative requirement.</w:t>
      </w:r>
    </w:p>
    <w:p w14:paraId="592358C7" w14:textId="77777777" w:rsidR="00A07B17" w:rsidRPr="00EC7660" w:rsidRDefault="00A07B17" w:rsidP="00A07B17">
      <w:pPr>
        <w:pStyle w:val="FP"/>
        <w:keepNext/>
        <w:rPr>
          <w:i/>
          <w:iCs/>
        </w:rPr>
      </w:pPr>
      <w:r w:rsidRPr="00EC7660">
        <w:rPr>
          <w:i/>
          <w:iCs/>
        </w:rPr>
        <w:t>==== 4.X, 5.X, 6.X, 7.X, 8.29, 10.2 (Work Plan) Final Deadline ====</w:t>
      </w:r>
    </w:p>
    <w:p w14:paraId="3C11B7EA" w14:textId="77777777" w:rsidR="00A07B17" w:rsidRPr="00EC7660" w:rsidRDefault="00A07B17" w:rsidP="00A07B17">
      <w:pPr>
        <w:pStyle w:val="FP"/>
        <w:keepNext/>
        <w:rPr>
          <w:i/>
          <w:iCs/>
        </w:rPr>
      </w:pPr>
    </w:p>
    <w:p w14:paraId="0EC95BE2" w14:textId="77777777" w:rsidR="00A07B17" w:rsidRPr="00DA12F6" w:rsidRDefault="00A07B17" w:rsidP="00A07B17">
      <w:pPr>
        <w:keepNext/>
        <w:rPr>
          <w:rFonts w:cs="Arial"/>
          <w:b/>
        </w:rPr>
      </w:pPr>
      <w:r w:rsidRPr="00DA12F6">
        <w:rPr>
          <w:rFonts w:cs="Arial"/>
          <w:b/>
        </w:rPr>
        <w:t>Discussion and conclusion:</w:t>
      </w:r>
    </w:p>
    <w:p w14:paraId="5DD6B8B4" w14:textId="15C81F25" w:rsidR="00A07B17" w:rsidRPr="00A07B17" w:rsidRDefault="00A07B17" w:rsidP="00A07B17">
      <w:r>
        <w:rPr>
          <w:color w:val="0000FF"/>
        </w:rPr>
        <w:t>S2</w:t>
      </w:r>
      <w:r>
        <w:rPr>
          <w:color w:val="0000FF"/>
        </w:rPr>
        <w:noBreakHyphen/>
        <w:t>2201005r05</w:t>
      </w:r>
      <w:r w:rsidRPr="00A07B17">
        <w:t xml:space="preserve"> </w:t>
      </w:r>
      <w:r>
        <w:t>with a change</w:t>
      </w:r>
      <w:r w:rsidR="00940BB0">
        <w:t xml:space="preserve"> was considered</w:t>
      </w:r>
      <w:r>
        <w:t xml:space="preserve">. Nokia commented that in r03 </w:t>
      </w:r>
      <w:r w:rsidR="00F7789A">
        <w:t>to</w:t>
      </w:r>
      <w:r>
        <w:t xml:space="preserve"> r05 there is a duplicate of the referenced text and a r06 was provided after the deadline to do this. It was suggested to change replacing 'source' with 'target' in r05. Vodafone did not agree that this would be correct and r05 should not be changed in this way. ZTE commented that r04 and r05 are not correct in their view. </w:t>
      </w:r>
      <w:r w:rsidR="00F7789A">
        <w:t xml:space="preserve">Qualcomm commented that the issue is whether the source or target will do the binding before the path switch is sent and this should be further discussed. This CR was then </w:t>
      </w:r>
      <w:r w:rsidR="00F7789A" w:rsidRPr="00F7789A">
        <w:rPr>
          <w:color w:val="FF0000"/>
        </w:rPr>
        <w:t>postponed</w:t>
      </w:r>
      <w:r w:rsidR="00F7789A">
        <w:t>.</w:t>
      </w:r>
    </w:p>
    <w:p w14:paraId="4A2B15D1" w14:textId="5AC5F8C5" w:rsidR="00FE7B25" w:rsidRDefault="00FE7B25" w:rsidP="00FE7B25"/>
    <w:p w14:paraId="7ABEBC01" w14:textId="77777777" w:rsidR="00F7789A" w:rsidRDefault="00F7789A" w:rsidP="00F7789A">
      <w:pPr>
        <w:keepNext/>
        <w:pBdr>
          <w:top w:val="single" w:sz="4" w:space="1" w:color="auto"/>
        </w:pBdr>
      </w:pPr>
      <w:r>
        <w:rPr>
          <w:color w:val="0000FF"/>
        </w:rPr>
        <w:t>TD S2</w:t>
      </w:r>
      <w:r>
        <w:rPr>
          <w:color w:val="0000FF"/>
        </w:rPr>
        <w:noBreakHyphen/>
        <w:t>2201672</w:t>
      </w:r>
      <w:r>
        <w:t xml:space="preserve"> (CR) 23.501 CR3465R1: Adding NSWO NF in the architecture (Source: Nokia, Nokia Shanghai Bell)</w:t>
      </w:r>
    </w:p>
    <w:p w14:paraId="023F74BE" w14:textId="0FF2EFFA" w:rsidR="00F7789A" w:rsidRPr="00865D8C" w:rsidRDefault="00F7789A" w:rsidP="00F7789A">
      <w:pPr>
        <w:pStyle w:val="FP"/>
        <w:keepNext/>
        <w:rPr>
          <w:b/>
          <w:bCs/>
          <w:i/>
          <w:iCs/>
        </w:rPr>
      </w:pPr>
      <w:r>
        <w:rPr>
          <w:b/>
          <w:bCs/>
          <w:i/>
          <w:iCs/>
        </w:rPr>
        <w:t>C</w:t>
      </w:r>
      <w:r w:rsidRPr="00865D8C">
        <w:rPr>
          <w:b/>
          <w:bCs/>
          <w:i/>
          <w:iCs/>
        </w:rPr>
        <w:t>omment:</w:t>
      </w:r>
    </w:p>
    <w:p w14:paraId="576E5299" w14:textId="65AF33DF" w:rsidR="00F7789A" w:rsidRPr="00F7789A" w:rsidRDefault="00F7789A" w:rsidP="00F7789A">
      <w:pPr>
        <w:pStyle w:val="FP"/>
        <w:keepNext/>
      </w:pPr>
      <w:r w:rsidRPr="00F7789A">
        <w:t xml:space="preserve">Revision of </w:t>
      </w:r>
      <w:r w:rsidRPr="00F7789A">
        <w:rPr>
          <w:color w:val="0000FF"/>
        </w:rPr>
        <w:t>S2</w:t>
      </w:r>
      <w:r w:rsidRPr="00F7789A">
        <w:rPr>
          <w:color w:val="0000FF"/>
        </w:rPr>
        <w:noBreakHyphen/>
        <w:t>22001172r16</w:t>
      </w:r>
      <w:r w:rsidRPr="00F7789A">
        <w:t>.</w:t>
      </w:r>
    </w:p>
    <w:p w14:paraId="0D65DD3D" w14:textId="77777777" w:rsidR="00F7789A" w:rsidRPr="00F7789A" w:rsidRDefault="00F7789A" w:rsidP="00F7789A">
      <w:pPr>
        <w:pStyle w:val="FP"/>
        <w:keepNext/>
      </w:pPr>
    </w:p>
    <w:p w14:paraId="3E638C8E" w14:textId="77777777" w:rsidR="00F7789A" w:rsidRPr="00DA12F6" w:rsidRDefault="00F7789A" w:rsidP="00F7789A">
      <w:pPr>
        <w:keepNext/>
        <w:rPr>
          <w:rFonts w:cs="Arial"/>
          <w:b/>
        </w:rPr>
      </w:pPr>
      <w:r w:rsidRPr="00DA12F6">
        <w:rPr>
          <w:rFonts w:cs="Arial"/>
          <w:b/>
        </w:rPr>
        <w:t>Discussion and conclusion:</w:t>
      </w:r>
    </w:p>
    <w:p w14:paraId="0C13ED52" w14:textId="1DAE9FC4" w:rsidR="00F7789A" w:rsidRPr="00F7789A" w:rsidRDefault="00F7789A" w:rsidP="00F7789A">
      <w:r>
        <w:t>Nokia commented that there was agreement, but there was a request to send an LS to SA WG3 on this to align their specifications.</w:t>
      </w:r>
      <w:r w:rsidRPr="00F7789A">
        <w:rPr>
          <w:color w:val="0000FF"/>
        </w:rPr>
        <w:t xml:space="preserve"> </w:t>
      </w:r>
      <w:r>
        <w:rPr>
          <w:color w:val="0000FF"/>
        </w:rPr>
        <w:t>S2</w:t>
      </w:r>
      <w:r>
        <w:rPr>
          <w:color w:val="0000FF"/>
        </w:rPr>
        <w:noBreakHyphen/>
        <w:t>2201672</w:t>
      </w:r>
      <w:r>
        <w:t xml:space="preserve"> was then </w:t>
      </w:r>
      <w:r w:rsidRPr="00C3284B">
        <w:rPr>
          <w:color w:val="FF0000"/>
          <w:lang w:eastAsia="en-US"/>
        </w:rPr>
        <w:t>approved</w:t>
      </w:r>
      <w:r>
        <w:t>. Companies may contribute to SA WG3 directly on this topic if they wish.</w:t>
      </w:r>
    </w:p>
    <w:p w14:paraId="2BD011F7" w14:textId="684DFB48" w:rsidR="00F7789A" w:rsidRDefault="00F7789A" w:rsidP="00F7789A"/>
    <w:p w14:paraId="32A4E605" w14:textId="77777777" w:rsidR="00F7789A" w:rsidRDefault="00F7789A" w:rsidP="00F7789A">
      <w:pPr>
        <w:keepNext/>
        <w:pBdr>
          <w:top w:val="single" w:sz="4" w:space="1" w:color="auto"/>
        </w:pBdr>
      </w:pPr>
      <w:r>
        <w:rPr>
          <w:color w:val="0000FF"/>
        </w:rPr>
        <w:lastRenderedPageBreak/>
        <w:t>TD S2</w:t>
      </w:r>
      <w:r>
        <w:rPr>
          <w:color w:val="0000FF"/>
        </w:rPr>
        <w:noBreakHyphen/>
        <w:t>2200959</w:t>
      </w:r>
      <w:r>
        <w:t xml:space="preserve"> (CR) 23.501 CR3355R1: Clarification on mobility from NG-RAN to GERAN/UTRAN (Source: Nokia, Nokia Shanghai Bell)</w:t>
      </w:r>
    </w:p>
    <w:p w14:paraId="7B191EBC" w14:textId="77777777" w:rsidR="00F7789A" w:rsidRPr="00EC7660" w:rsidRDefault="00F7789A" w:rsidP="00F7789A">
      <w:pPr>
        <w:pStyle w:val="FP"/>
        <w:keepNext/>
        <w:rPr>
          <w:b/>
          <w:bCs/>
          <w:i/>
          <w:iCs/>
          <w:lang w:val="fr-FR"/>
        </w:rPr>
      </w:pPr>
      <w:r w:rsidRPr="00EC7660">
        <w:rPr>
          <w:b/>
          <w:bCs/>
          <w:i/>
          <w:iCs/>
          <w:lang w:val="fr-FR"/>
        </w:rPr>
        <w:t>e-mail comments:</w:t>
      </w:r>
    </w:p>
    <w:p w14:paraId="0DBD1919" w14:textId="77777777" w:rsidR="00F7789A" w:rsidRPr="00EC7660" w:rsidRDefault="00F7789A" w:rsidP="00F7789A">
      <w:pPr>
        <w:pStyle w:val="FP"/>
        <w:keepNext/>
        <w:rPr>
          <w:i/>
          <w:iCs/>
          <w:lang w:val="fr-FR"/>
        </w:rPr>
      </w:pPr>
      <w:r w:rsidRPr="00EC7660">
        <w:rPr>
          <w:i/>
          <w:iCs/>
          <w:lang w:val="fr-FR"/>
        </w:rPr>
        <w:t xml:space="preserve">Qian (Ericsson) </w:t>
      </w:r>
      <w:proofErr w:type="spellStart"/>
      <w:r w:rsidRPr="00EC7660">
        <w:rPr>
          <w:i/>
          <w:iCs/>
          <w:lang w:val="fr-FR"/>
        </w:rPr>
        <w:t>provides</w:t>
      </w:r>
      <w:proofErr w:type="spellEnd"/>
      <w:r w:rsidRPr="00EC7660">
        <w:rPr>
          <w:i/>
          <w:iCs/>
          <w:lang w:val="fr-FR"/>
        </w:rPr>
        <w:t xml:space="preserve"> comments</w:t>
      </w:r>
    </w:p>
    <w:p w14:paraId="2A787EDE" w14:textId="77777777" w:rsidR="00F7789A" w:rsidRPr="00EC7660" w:rsidRDefault="00F7789A" w:rsidP="00F7789A">
      <w:pPr>
        <w:pStyle w:val="FP"/>
        <w:keepNext/>
        <w:rPr>
          <w:i/>
          <w:iCs/>
        </w:rPr>
      </w:pPr>
      <w:r w:rsidRPr="00EC7660">
        <w:rPr>
          <w:i/>
          <w:iCs/>
        </w:rPr>
        <w:t>Alessio(Nokia) asks Ericsson to disclose the good practices so they become part of the standard.</w:t>
      </w:r>
    </w:p>
    <w:p w14:paraId="6BA7D99F" w14:textId="77777777" w:rsidR="00F7789A" w:rsidRPr="00EC7660" w:rsidRDefault="00F7789A" w:rsidP="00F7789A">
      <w:pPr>
        <w:pStyle w:val="FP"/>
        <w:keepNext/>
        <w:rPr>
          <w:i/>
          <w:iCs/>
        </w:rPr>
      </w:pPr>
      <w:r w:rsidRPr="00EC7660">
        <w:rPr>
          <w:i/>
          <w:iCs/>
        </w:rPr>
        <w:t>Qian (Ericsson) responds and provides r01.</w:t>
      </w:r>
    </w:p>
    <w:p w14:paraId="215493D6" w14:textId="77777777" w:rsidR="00F7789A" w:rsidRPr="00EC7660" w:rsidRDefault="00F7789A" w:rsidP="00F7789A">
      <w:pPr>
        <w:pStyle w:val="FP"/>
        <w:keepNext/>
        <w:rPr>
          <w:i/>
          <w:iCs/>
        </w:rPr>
      </w:pPr>
      <w:proofErr w:type="spellStart"/>
      <w:r w:rsidRPr="00EC7660">
        <w:rPr>
          <w:i/>
          <w:iCs/>
        </w:rPr>
        <w:t>Zhendong</w:t>
      </w:r>
      <w:proofErr w:type="spellEnd"/>
      <w:r w:rsidRPr="00EC7660">
        <w:rPr>
          <w:i/>
          <w:iCs/>
        </w:rPr>
        <w:t xml:space="preserve"> (ZTE):ask question for clarification</w:t>
      </w:r>
    </w:p>
    <w:p w14:paraId="44B841F2" w14:textId="77777777" w:rsidR="00F7789A" w:rsidRPr="00EC7660" w:rsidRDefault="00F7789A" w:rsidP="00F7789A">
      <w:pPr>
        <w:pStyle w:val="FP"/>
        <w:keepNext/>
        <w:rPr>
          <w:i/>
          <w:iCs/>
        </w:rPr>
      </w:pPr>
      <w:proofErr w:type="spellStart"/>
      <w:r w:rsidRPr="00EC7660">
        <w:rPr>
          <w:i/>
          <w:iCs/>
        </w:rPr>
        <w:t>Zhendong</w:t>
      </w:r>
      <w:proofErr w:type="spellEnd"/>
      <w:r w:rsidRPr="00EC7660">
        <w:rPr>
          <w:i/>
          <w:iCs/>
        </w:rPr>
        <w:t xml:space="preserve"> (ZTE): provides response</w:t>
      </w:r>
    </w:p>
    <w:p w14:paraId="6BC6CC82" w14:textId="77777777" w:rsidR="00F7789A" w:rsidRPr="00EC7660" w:rsidRDefault="00F7789A" w:rsidP="00F7789A">
      <w:pPr>
        <w:pStyle w:val="FP"/>
        <w:keepNext/>
        <w:rPr>
          <w:i/>
          <w:iCs/>
        </w:rPr>
      </w:pPr>
      <w:r w:rsidRPr="00EC7660">
        <w:rPr>
          <w:i/>
          <w:iCs/>
        </w:rPr>
        <w:t>Alessio(Nokia) replies</w:t>
      </w:r>
    </w:p>
    <w:p w14:paraId="44A09123" w14:textId="77777777" w:rsidR="00F7789A" w:rsidRPr="00EC7660" w:rsidRDefault="00F7789A" w:rsidP="00F7789A">
      <w:pPr>
        <w:pStyle w:val="FP"/>
        <w:keepNext/>
        <w:rPr>
          <w:i/>
          <w:iCs/>
        </w:rPr>
      </w:pPr>
      <w:r w:rsidRPr="00EC7660">
        <w:rPr>
          <w:i/>
          <w:iCs/>
        </w:rPr>
        <w:t>Qian (Ericsson) comments.</w:t>
      </w:r>
    </w:p>
    <w:p w14:paraId="5EECB392" w14:textId="77777777" w:rsidR="00F7789A" w:rsidRPr="00EC7660" w:rsidRDefault="00F7789A" w:rsidP="00F7789A">
      <w:pPr>
        <w:pStyle w:val="FP"/>
        <w:keepNext/>
        <w:rPr>
          <w:i/>
          <w:iCs/>
        </w:rPr>
      </w:pPr>
      <w:r w:rsidRPr="00EC7660">
        <w:rPr>
          <w:i/>
          <w:iCs/>
        </w:rPr>
        <w:t>Alessio(Nokia) comments.</w:t>
      </w:r>
    </w:p>
    <w:p w14:paraId="39B1C94C" w14:textId="77777777" w:rsidR="00F7789A" w:rsidRPr="00EC7660" w:rsidRDefault="00F7789A" w:rsidP="00F7789A">
      <w:pPr>
        <w:pStyle w:val="FP"/>
        <w:keepNext/>
        <w:rPr>
          <w:i/>
          <w:iCs/>
        </w:rPr>
      </w:pPr>
      <w:r w:rsidRPr="00EC7660">
        <w:rPr>
          <w:i/>
          <w:iCs/>
        </w:rPr>
        <w:t>Qian (Ericsson) responds.</w:t>
      </w:r>
    </w:p>
    <w:p w14:paraId="7484399B" w14:textId="77777777" w:rsidR="00F7789A" w:rsidRPr="00EC7660" w:rsidRDefault="00F7789A" w:rsidP="00F7789A">
      <w:pPr>
        <w:pStyle w:val="FP"/>
        <w:keepNext/>
        <w:rPr>
          <w:i/>
          <w:iCs/>
        </w:rPr>
      </w:pPr>
      <w:r w:rsidRPr="00EC7660">
        <w:rPr>
          <w:i/>
          <w:iCs/>
        </w:rPr>
        <w:t>==== 4.X, 5.X, 6.X, 7.X, 8.29, 10.2 (Work Plan) Revisions Deadline ====</w:t>
      </w:r>
    </w:p>
    <w:p w14:paraId="0FA2D6B7" w14:textId="77777777" w:rsidR="00F7789A" w:rsidRPr="00EC7660" w:rsidRDefault="00F7789A" w:rsidP="00F7789A">
      <w:pPr>
        <w:pStyle w:val="FP"/>
        <w:keepNext/>
        <w:rPr>
          <w:i/>
          <w:iCs/>
        </w:rPr>
      </w:pPr>
      <w:proofErr w:type="spellStart"/>
      <w:r w:rsidRPr="00EC7660">
        <w:rPr>
          <w:i/>
          <w:iCs/>
        </w:rPr>
        <w:t>alessio</w:t>
      </w:r>
      <w:proofErr w:type="spellEnd"/>
      <w:r w:rsidRPr="00EC7660">
        <w:rPr>
          <w:i/>
          <w:iCs/>
        </w:rPr>
        <w:t>(Nokia) provides r02 based on comments.</w:t>
      </w:r>
    </w:p>
    <w:p w14:paraId="7513D111" w14:textId="77777777" w:rsidR="00F7789A" w:rsidRPr="00EC7660" w:rsidRDefault="00F7789A" w:rsidP="00F7789A">
      <w:pPr>
        <w:pStyle w:val="FP"/>
        <w:keepNext/>
        <w:rPr>
          <w:i/>
          <w:iCs/>
        </w:rPr>
      </w:pPr>
      <w:r w:rsidRPr="00EC7660">
        <w:rPr>
          <w:i/>
          <w:iCs/>
        </w:rPr>
        <w:t>Qian (Ericsson) comments and provides r03.</w:t>
      </w:r>
    </w:p>
    <w:p w14:paraId="144867EC" w14:textId="77777777" w:rsidR="00F7789A" w:rsidRPr="00EC7660" w:rsidRDefault="00F7789A" w:rsidP="00F7789A">
      <w:pPr>
        <w:pStyle w:val="FP"/>
        <w:keepNext/>
        <w:rPr>
          <w:i/>
          <w:iCs/>
        </w:rPr>
      </w:pPr>
      <w:r w:rsidRPr="00EC7660">
        <w:rPr>
          <w:i/>
          <w:iCs/>
        </w:rPr>
        <w:t>Fenqin (Huawei) ask a question</w:t>
      </w:r>
    </w:p>
    <w:p w14:paraId="38C78E32" w14:textId="77777777" w:rsidR="00F7789A" w:rsidRPr="00EC7660" w:rsidRDefault="00F7789A" w:rsidP="00F7789A">
      <w:pPr>
        <w:pStyle w:val="FP"/>
        <w:keepNext/>
        <w:rPr>
          <w:i/>
          <w:iCs/>
        </w:rPr>
      </w:pPr>
      <w:r w:rsidRPr="00EC7660">
        <w:rPr>
          <w:i/>
          <w:iCs/>
        </w:rPr>
        <w:t>Fenqin (Huawei) responds</w:t>
      </w:r>
    </w:p>
    <w:p w14:paraId="5AA6D640" w14:textId="77777777" w:rsidR="00F7789A" w:rsidRPr="00EC7660" w:rsidRDefault="00F7789A" w:rsidP="00F7789A">
      <w:pPr>
        <w:pStyle w:val="FP"/>
        <w:keepNext/>
        <w:rPr>
          <w:i/>
          <w:iCs/>
        </w:rPr>
      </w:pPr>
      <w:proofErr w:type="spellStart"/>
      <w:r w:rsidRPr="00EC7660">
        <w:rPr>
          <w:i/>
          <w:iCs/>
        </w:rPr>
        <w:t>alessio</w:t>
      </w:r>
      <w:proofErr w:type="spellEnd"/>
      <w:r w:rsidRPr="00EC7660">
        <w:rPr>
          <w:i/>
          <w:iCs/>
        </w:rPr>
        <w:t>(Nokia) provides the small update of r03 in CC#2 subfolder on 2-3G IWK</w:t>
      </w:r>
    </w:p>
    <w:p w14:paraId="4D763708" w14:textId="77777777" w:rsidR="00F7789A" w:rsidRPr="00EC7660" w:rsidRDefault="00F7789A" w:rsidP="00F7789A">
      <w:pPr>
        <w:pStyle w:val="FP"/>
        <w:keepNext/>
        <w:rPr>
          <w:i/>
          <w:iCs/>
        </w:rPr>
      </w:pPr>
      <w:r w:rsidRPr="00EC7660">
        <w:rPr>
          <w:i/>
          <w:iCs/>
        </w:rPr>
        <w:t>Qian (Ericsson) proposes to go with r01. It can be discussed if r03(which is uploaded after revision deadline) can be agreed in CC#2. Qian (Ericsson) objects to the removal of the text on top of r03.</w:t>
      </w:r>
    </w:p>
    <w:p w14:paraId="4B2A0952" w14:textId="77777777" w:rsidR="00F7789A" w:rsidRPr="00EC7660" w:rsidRDefault="00F7789A" w:rsidP="00F7789A">
      <w:pPr>
        <w:pStyle w:val="FP"/>
        <w:keepNext/>
        <w:rPr>
          <w:i/>
          <w:iCs/>
        </w:rPr>
      </w:pPr>
      <w:r w:rsidRPr="00EC7660">
        <w:rPr>
          <w:i/>
          <w:iCs/>
        </w:rPr>
        <w:t>Fenqin (Huawei) we can go r01</w:t>
      </w:r>
    </w:p>
    <w:p w14:paraId="26B45958" w14:textId="77777777" w:rsidR="00F7789A" w:rsidRPr="00EC7660" w:rsidRDefault="00F7789A" w:rsidP="00F7789A">
      <w:pPr>
        <w:pStyle w:val="FP"/>
        <w:keepNext/>
        <w:rPr>
          <w:i/>
          <w:iCs/>
        </w:rPr>
      </w:pPr>
      <w:proofErr w:type="spellStart"/>
      <w:r w:rsidRPr="00EC7660">
        <w:rPr>
          <w:i/>
          <w:iCs/>
        </w:rPr>
        <w:t>alessio</w:t>
      </w:r>
      <w:proofErr w:type="spellEnd"/>
      <w:r w:rsidRPr="00EC7660">
        <w:rPr>
          <w:i/>
          <w:iCs/>
        </w:rPr>
        <w:t>(Nokia) r01 is not really moving us anywhere forward as everyone knows where to find T-ADS. so we cannot live with R01.</w:t>
      </w:r>
    </w:p>
    <w:p w14:paraId="6FD4548A" w14:textId="77777777" w:rsidR="00F7789A" w:rsidRPr="00EC7660" w:rsidRDefault="00F7789A" w:rsidP="00F7789A">
      <w:pPr>
        <w:pStyle w:val="FP"/>
        <w:keepNext/>
        <w:rPr>
          <w:i/>
          <w:iCs/>
        </w:rPr>
      </w:pPr>
      <w:proofErr w:type="spellStart"/>
      <w:r w:rsidRPr="00EC7660">
        <w:rPr>
          <w:i/>
          <w:iCs/>
        </w:rPr>
        <w:t>alessio</w:t>
      </w:r>
      <w:proofErr w:type="spellEnd"/>
      <w:r w:rsidRPr="00EC7660">
        <w:rPr>
          <w:i/>
          <w:iCs/>
        </w:rPr>
        <w:t>(Nokia) cannot go with R01</w:t>
      </w:r>
    </w:p>
    <w:p w14:paraId="3FBC2E97" w14:textId="77777777" w:rsidR="00F7789A" w:rsidRPr="00EC7660" w:rsidRDefault="00F7789A" w:rsidP="00F7789A">
      <w:pPr>
        <w:pStyle w:val="FP"/>
        <w:keepNext/>
        <w:rPr>
          <w:i/>
          <w:iCs/>
        </w:rPr>
      </w:pPr>
      <w:r w:rsidRPr="00EC7660">
        <w:rPr>
          <w:i/>
          <w:iCs/>
        </w:rPr>
        <w:t>Fenqin (Huawei) comments.</w:t>
      </w:r>
    </w:p>
    <w:p w14:paraId="31542575" w14:textId="77777777" w:rsidR="00F7789A" w:rsidRPr="00EC7660" w:rsidRDefault="00F7789A" w:rsidP="00F7789A">
      <w:pPr>
        <w:pStyle w:val="FP"/>
        <w:keepNext/>
        <w:rPr>
          <w:i/>
          <w:iCs/>
        </w:rPr>
      </w:pPr>
      <w:r w:rsidRPr="00EC7660">
        <w:rPr>
          <w:i/>
          <w:iCs/>
        </w:rPr>
        <w:t>Alessio (Nokia) comments that this is R0. so we are really happy to go with R0 if this is ok.</w:t>
      </w:r>
    </w:p>
    <w:p w14:paraId="042DC1BD" w14:textId="77777777" w:rsidR="00F7789A" w:rsidRPr="00EC7660" w:rsidRDefault="00F7789A" w:rsidP="00F7789A">
      <w:pPr>
        <w:pStyle w:val="FP"/>
        <w:keepNext/>
        <w:rPr>
          <w:i/>
          <w:iCs/>
        </w:rPr>
      </w:pPr>
      <w:r w:rsidRPr="00EC7660">
        <w:rPr>
          <w:i/>
          <w:iCs/>
        </w:rPr>
        <w:t>Qian (Ericsson) comments what Fenqin(Huawei) proposed is different from R0. There are extra text need to be removed from r0</w:t>
      </w:r>
    </w:p>
    <w:p w14:paraId="6A6E2708" w14:textId="77777777" w:rsidR="00F7789A" w:rsidRPr="00EC7660" w:rsidRDefault="00F7789A" w:rsidP="00F7789A">
      <w:pPr>
        <w:pStyle w:val="FP"/>
        <w:keepNext/>
        <w:rPr>
          <w:i/>
          <w:iCs/>
        </w:rPr>
      </w:pPr>
      <w:r w:rsidRPr="00EC7660">
        <w:rPr>
          <w:i/>
          <w:iCs/>
        </w:rPr>
        <w:t>==== 4.X, 5.X, 6.X, 7.X, 8.29, 10.2 (Work Plan) Final Deadline ====</w:t>
      </w:r>
    </w:p>
    <w:p w14:paraId="1EDC40AA" w14:textId="77777777" w:rsidR="00F7789A" w:rsidRPr="00EC7660" w:rsidRDefault="00F7789A" w:rsidP="00F7789A">
      <w:pPr>
        <w:pStyle w:val="FP"/>
        <w:keepNext/>
        <w:rPr>
          <w:i/>
          <w:iCs/>
        </w:rPr>
      </w:pPr>
    </w:p>
    <w:p w14:paraId="02A97CAC" w14:textId="77777777" w:rsidR="00F7789A" w:rsidRPr="00DA12F6" w:rsidRDefault="00F7789A" w:rsidP="00F7789A">
      <w:pPr>
        <w:keepNext/>
        <w:rPr>
          <w:rFonts w:cs="Arial"/>
          <w:b/>
        </w:rPr>
      </w:pPr>
      <w:r w:rsidRPr="00DA12F6">
        <w:rPr>
          <w:rFonts w:cs="Arial"/>
          <w:b/>
        </w:rPr>
        <w:t>Discussion and conclusion:</w:t>
      </w:r>
    </w:p>
    <w:p w14:paraId="3B208DD4" w14:textId="1D60E872" w:rsidR="00F7789A" w:rsidRDefault="00F7789A" w:rsidP="00F7789A">
      <w:r>
        <w:t xml:space="preserve">Nokia suggested postponing this. This CR was </w:t>
      </w:r>
      <w:r w:rsidRPr="00F7789A">
        <w:rPr>
          <w:color w:val="FF0000"/>
        </w:rPr>
        <w:t>postponed</w:t>
      </w:r>
      <w:r>
        <w:t>.</w:t>
      </w:r>
    </w:p>
    <w:p w14:paraId="40AFDE8C" w14:textId="77777777" w:rsidR="00F7789A" w:rsidRDefault="00F7789A" w:rsidP="00F7789A"/>
    <w:p w14:paraId="643B4BA7" w14:textId="77777777" w:rsidR="00F7789A" w:rsidRDefault="00F7789A" w:rsidP="00F7789A">
      <w:pPr>
        <w:keepNext/>
        <w:pBdr>
          <w:top w:val="single" w:sz="4" w:space="1" w:color="auto"/>
        </w:pBdr>
      </w:pPr>
      <w:r>
        <w:rPr>
          <w:color w:val="0000FF"/>
        </w:rPr>
        <w:t>TD S2</w:t>
      </w:r>
      <w:r>
        <w:rPr>
          <w:color w:val="0000FF"/>
        </w:rPr>
        <w:noBreakHyphen/>
        <w:t>2200386</w:t>
      </w:r>
      <w:r>
        <w:t xml:space="preserve"> (CR) 23.501 CR3496: Requirement for signalling separate IMEI for each network subscription (Source: Qualcomm Incorporated)</w:t>
      </w:r>
    </w:p>
    <w:p w14:paraId="51D23E14" w14:textId="77777777" w:rsidR="00F7789A" w:rsidRPr="00EC7660" w:rsidRDefault="00F7789A" w:rsidP="00F7789A">
      <w:pPr>
        <w:pStyle w:val="FP"/>
        <w:keepNext/>
        <w:rPr>
          <w:b/>
          <w:bCs/>
          <w:i/>
          <w:iCs/>
          <w:lang w:val="fr-FR"/>
        </w:rPr>
      </w:pPr>
      <w:r w:rsidRPr="00EC7660">
        <w:rPr>
          <w:b/>
          <w:bCs/>
          <w:i/>
          <w:iCs/>
          <w:lang w:val="fr-FR"/>
        </w:rPr>
        <w:t>e-mail comments:</w:t>
      </w:r>
    </w:p>
    <w:p w14:paraId="09A45B23" w14:textId="77777777" w:rsidR="00F7789A" w:rsidRPr="00EC7660" w:rsidRDefault="00F7789A" w:rsidP="00F7789A">
      <w:pPr>
        <w:pStyle w:val="FP"/>
        <w:keepNext/>
        <w:rPr>
          <w:i/>
          <w:iCs/>
          <w:lang w:val="fr-FR"/>
        </w:rPr>
      </w:pPr>
      <w:proofErr w:type="spellStart"/>
      <w:r w:rsidRPr="00EC7660">
        <w:rPr>
          <w:i/>
          <w:iCs/>
          <w:lang w:val="fr-FR"/>
        </w:rPr>
        <w:t>Qianghua</w:t>
      </w:r>
      <w:proofErr w:type="spellEnd"/>
      <w:r w:rsidRPr="00EC7660">
        <w:rPr>
          <w:i/>
          <w:iCs/>
          <w:lang w:val="fr-FR"/>
        </w:rPr>
        <w:t xml:space="preserve"> (Huawei) </w:t>
      </w:r>
      <w:proofErr w:type="spellStart"/>
      <w:r w:rsidRPr="00EC7660">
        <w:rPr>
          <w:i/>
          <w:iCs/>
          <w:lang w:val="fr-FR"/>
        </w:rPr>
        <w:t>provides</w:t>
      </w:r>
      <w:proofErr w:type="spellEnd"/>
      <w:r w:rsidRPr="00EC7660">
        <w:rPr>
          <w:i/>
          <w:iCs/>
          <w:lang w:val="fr-FR"/>
        </w:rPr>
        <w:t xml:space="preserve"> r01</w:t>
      </w:r>
    </w:p>
    <w:p w14:paraId="01490757" w14:textId="77777777" w:rsidR="00F7789A" w:rsidRPr="00EC7660" w:rsidRDefault="00F7789A" w:rsidP="00F7789A">
      <w:pPr>
        <w:pStyle w:val="FP"/>
        <w:keepNext/>
        <w:rPr>
          <w:i/>
          <w:iCs/>
        </w:rPr>
      </w:pPr>
      <w:r w:rsidRPr="00EC7660">
        <w:rPr>
          <w:i/>
          <w:iCs/>
        </w:rPr>
        <w:t>Devaki (Nokia) comments.</w:t>
      </w:r>
    </w:p>
    <w:p w14:paraId="69AB3BDE" w14:textId="77777777" w:rsidR="00F7789A" w:rsidRPr="00EC7660" w:rsidRDefault="00F7789A" w:rsidP="00F7789A">
      <w:pPr>
        <w:pStyle w:val="FP"/>
        <w:keepNext/>
        <w:rPr>
          <w:i/>
          <w:iCs/>
        </w:rPr>
      </w:pPr>
      <w:r w:rsidRPr="00EC7660">
        <w:rPr>
          <w:i/>
          <w:iCs/>
        </w:rPr>
        <w:t>==== 4.X, 5.X, 6.X, 7.X, 8.29, 10.2 (Work Plan) Revisions Deadline ====</w:t>
      </w:r>
    </w:p>
    <w:p w14:paraId="69249461" w14:textId="77777777" w:rsidR="00F7789A" w:rsidRPr="00EC7660" w:rsidRDefault="00F7789A" w:rsidP="00F7789A">
      <w:pPr>
        <w:pStyle w:val="FP"/>
        <w:keepNext/>
        <w:rPr>
          <w:i/>
          <w:iCs/>
        </w:rPr>
      </w:pPr>
      <w:r w:rsidRPr="00EC7660">
        <w:rPr>
          <w:i/>
          <w:iCs/>
        </w:rPr>
        <w:t>Xiaowan (vivo) disagree r01 and request to revoke the removal of 'when it registers to the network'</w:t>
      </w:r>
    </w:p>
    <w:p w14:paraId="3B5D45A6" w14:textId="77777777" w:rsidR="00F7789A" w:rsidRPr="00EC7660" w:rsidRDefault="00F7789A" w:rsidP="00F7789A">
      <w:pPr>
        <w:pStyle w:val="FP"/>
        <w:keepNext/>
        <w:rPr>
          <w:i/>
          <w:iCs/>
        </w:rPr>
      </w:pPr>
      <w:r w:rsidRPr="00EC7660">
        <w:rPr>
          <w:i/>
          <w:iCs/>
        </w:rPr>
        <w:t>Devaki (Nokia) proposes to postpone the paper (seems authors have not had time to answer to the comments prior to the deadline, I assume it was not so important to resolve during this meeting).</w:t>
      </w:r>
    </w:p>
    <w:p w14:paraId="0445C72D" w14:textId="77777777" w:rsidR="00F7789A" w:rsidRPr="00EC7660" w:rsidRDefault="00F7789A" w:rsidP="00F7789A">
      <w:pPr>
        <w:pStyle w:val="FP"/>
        <w:keepNext/>
        <w:rPr>
          <w:i/>
          <w:iCs/>
        </w:rPr>
      </w:pPr>
      <w:proofErr w:type="spellStart"/>
      <w:r w:rsidRPr="00EC7660">
        <w:rPr>
          <w:i/>
          <w:iCs/>
        </w:rPr>
        <w:t>Qianghua</w:t>
      </w:r>
      <w:proofErr w:type="spellEnd"/>
      <w:r w:rsidRPr="00EC7660">
        <w:rPr>
          <w:i/>
          <w:iCs/>
        </w:rPr>
        <w:t xml:space="preserve"> (Huawei) OK to postpone and questions the rational for disagreement from vivo</w:t>
      </w:r>
    </w:p>
    <w:p w14:paraId="03F6C2F9" w14:textId="77777777" w:rsidR="00F7789A" w:rsidRPr="00EC7660" w:rsidRDefault="00F7789A" w:rsidP="00F7789A">
      <w:pPr>
        <w:pStyle w:val="FP"/>
        <w:keepNext/>
        <w:rPr>
          <w:i/>
          <w:iCs/>
        </w:rPr>
      </w:pPr>
      <w:r w:rsidRPr="00EC7660">
        <w:rPr>
          <w:i/>
          <w:iCs/>
        </w:rPr>
        <w:t xml:space="preserve">Xiaowan(vivo) replies to </w:t>
      </w:r>
      <w:proofErr w:type="spellStart"/>
      <w:r w:rsidRPr="00EC7660">
        <w:rPr>
          <w:i/>
          <w:iCs/>
        </w:rPr>
        <w:t>Qianghua</w:t>
      </w:r>
      <w:proofErr w:type="spellEnd"/>
      <w:r w:rsidRPr="00EC7660">
        <w:rPr>
          <w:i/>
          <w:iCs/>
        </w:rPr>
        <w:t xml:space="preserve"> (Huawei) and can accept r01 if 'uses different network subscriptions to' is added, i.e. the whole sentence is 'When a UE uses different network subscriptions to register simultaneously to a PLMN and a SNPN, the UE shall use a separate PEI for each network subscription.'</w:t>
      </w:r>
    </w:p>
    <w:p w14:paraId="2CA271B9" w14:textId="77777777" w:rsidR="00F7789A" w:rsidRPr="00EC7660" w:rsidRDefault="00F7789A" w:rsidP="00F7789A">
      <w:pPr>
        <w:pStyle w:val="FP"/>
        <w:keepNext/>
        <w:rPr>
          <w:i/>
          <w:iCs/>
        </w:rPr>
      </w:pPr>
      <w:proofErr w:type="spellStart"/>
      <w:r w:rsidRPr="00EC7660">
        <w:rPr>
          <w:i/>
          <w:iCs/>
        </w:rPr>
        <w:t>Qianghua</w:t>
      </w:r>
      <w:proofErr w:type="spellEnd"/>
      <w:r w:rsidRPr="00EC7660">
        <w:rPr>
          <w:i/>
          <w:iCs/>
        </w:rPr>
        <w:t xml:space="preserve"> (Huawei) OK with your proposal</w:t>
      </w:r>
    </w:p>
    <w:p w14:paraId="6EF18093" w14:textId="77777777" w:rsidR="00F7789A" w:rsidRPr="00EC7660" w:rsidRDefault="00F7789A" w:rsidP="00F7789A">
      <w:pPr>
        <w:pStyle w:val="FP"/>
        <w:keepNext/>
        <w:rPr>
          <w:i/>
          <w:iCs/>
        </w:rPr>
      </w:pPr>
      <w:r w:rsidRPr="00EC7660">
        <w:rPr>
          <w:i/>
          <w:iCs/>
        </w:rPr>
        <w:t>Haris(Qualcomm) responds</w:t>
      </w:r>
    </w:p>
    <w:p w14:paraId="41DE7459" w14:textId="77777777" w:rsidR="00F7789A" w:rsidRPr="00EC7660" w:rsidRDefault="00F7789A" w:rsidP="00F7789A">
      <w:pPr>
        <w:pStyle w:val="FP"/>
        <w:keepNext/>
        <w:rPr>
          <w:i/>
          <w:iCs/>
        </w:rPr>
      </w:pPr>
      <w:r w:rsidRPr="00EC7660">
        <w:rPr>
          <w:i/>
          <w:iCs/>
        </w:rPr>
        <w:t xml:space="preserve">Haris(Qualcomm) provides post-deadline r02 in DRAFTS based on text from </w:t>
      </w:r>
      <w:proofErr w:type="spellStart"/>
      <w:r w:rsidRPr="00EC7660">
        <w:rPr>
          <w:i/>
          <w:iCs/>
        </w:rPr>
        <w:t>Qianghua</w:t>
      </w:r>
      <w:proofErr w:type="spellEnd"/>
    </w:p>
    <w:p w14:paraId="0E22585F" w14:textId="77777777" w:rsidR="00F7789A" w:rsidRPr="00EC7660" w:rsidRDefault="00F7789A" w:rsidP="00F7789A">
      <w:pPr>
        <w:pStyle w:val="FP"/>
        <w:keepNext/>
        <w:rPr>
          <w:i/>
          <w:iCs/>
        </w:rPr>
      </w:pPr>
      <w:r w:rsidRPr="00EC7660">
        <w:rPr>
          <w:i/>
          <w:iCs/>
        </w:rPr>
        <w:t>Devaki (Nokia) ok with the technical updates in r02, still prefer the updates for both Rel-16/Rel-17 in the right clause (5.30.2.3) but can live with r02 for now.</w:t>
      </w:r>
    </w:p>
    <w:p w14:paraId="56A4E66A" w14:textId="77777777" w:rsidR="00F7789A" w:rsidRPr="00EC7660" w:rsidRDefault="00F7789A" w:rsidP="00F7789A">
      <w:pPr>
        <w:pStyle w:val="FP"/>
        <w:keepNext/>
        <w:rPr>
          <w:i/>
          <w:iCs/>
        </w:rPr>
      </w:pPr>
      <w:r w:rsidRPr="00EC7660">
        <w:rPr>
          <w:i/>
          <w:iCs/>
        </w:rPr>
        <w:t>==== 4.X, 5.X, 6.X, 7.X, 8.29, 10.2 (Work Plan) Final Deadline ====</w:t>
      </w:r>
    </w:p>
    <w:p w14:paraId="0F28494D" w14:textId="77777777" w:rsidR="00F7789A" w:rsidRPr="00EC7660" w:rsidRDefault="00F7789A" w:rsidP="00F7789A">
      <w:pPr>
        <w:pStyle w:val="FP"/>
        <w:keepNext/>
        <w:rPr>
          <w:i/>
          <w:iCs/>
        </w:rPr>
      </w:pPr>
    </w:p>
    <w:p w14:paraId="1790CBD1" w14:textId="77777777" w:rsidR="00F7789A" w:rsidRPr="00DA12F6" w:rsidRDefault="00F7789A" w:rsidP="00F7789A">
      <w:pPr>
        <w:keepNext/>
        <w:rPr>
          <w:rFonts w:cs="Arial"/>
          <w:b/>
        </w:rPr>
      </w:pPr>
      <w:r w:rsidRPr="00DA12F6">
        <w:rPr>
          <w:rFonts w:cs="Arial"/>
          <w:b/>
        </w:rPr>
        <w:t>Discussion and conclusion:</w:t>
      </w:r>
    </w:p>
    <w:p w14:paraId="28E7D749" w14:textId="62C86770" w:rsidR="00F7789A" w:rsidRPr="00F7789A" w:rsidRDefault="00F7789A" w:rsidP="00F7789A">
      <w:r>
        <w:t xml:space="preserve">Qualcomm suggested </w:t>
      </w:r>
      <w:r>
        <w:rPr>
          <w:color w:val="0000FF"/>
        </w:rPr>
        <w:t>S2</w:t>
      </w:r>
      <w:r>
        <w:rPr>
          <w:color w:val="0000FF"/>
        </w:rPr>
        <w:noBreakHyphen/>
        <w:t>2200386r01</w:t>
      </w:r>
      <w:r>
        <w:t xml:space="preserve"> with changing '</w:t>
      </w:r>
      <w:r w:rsidRPr="00F7789A">
        <w:rPr>
          <w:i/>
          <w:iCs/>
        </w:rPr>
        <w:t>When a UE register simultaneously to a PLMN and a SNPN</w:t>
      </w:r>
      <w:r>
        <w:t>' to '</w:t>
      </w:r>
      <w:r w:rsidRPr="00F7789A">
        <w:rPr>
          <w:i/>
          <w:iCs/>
        </w:rPr>
        <w:t>When a UE uses different network subscriptions to register simultaneously to a PLMN and a SNPN</w:t>
      </w:r>
      <w:r>
        <w:t xml:space="preserve">'. Orange asked why the condition is needed as simultaneous registration will need different network subscriptions and r01 is acceptable as it is. </w:t>
      </w:r>
      <w:r w:rsidR="00215093">
        <w:t xml:space="preserve">Nokia agreed that the current terminology in r01 was acceptable. Vivo suggested that r02 was acceptable to them. This CR was </w:t>
      </w:r>
      <w:r w:rsidR="00215093" w:rsidRPr="00F7789A">
        <w:rPr>
          <w:color w:val="FF0000"/>
        </w:rPr>
        <w:t>postponed</w:t>
      </w:r>
      <w:r w:rsidR="00215093">
        <w:t>.</w:t>
      </w:r>
    </w:p>
    <w:p w14:paraId="12ADEF19" w14:textId="3D352188" w:rsidR="00F7789A" w:rsidRDefault="00F7789A" w:rsidP="00F7789A"/>
    <w:p w14:paraId="42389FBE" w14:textId="77777777" w:rsidR="00215093" w:rsidRDefault="00215093" w:rsidP="00215093">
      <w:pPr>
        <w:keepNext/>
        <w:pBdr>
          <w:top w:val="single" w:sz="4" w:space="1" w:color="auto"/>
        </w:pBdr>
      </w:pPr>
      <w:r>
        <w:rPr>
          <w:color w:val="0000FF"/>
        </w:rPr>
        <w:lastRenderedPageBreak/>
        <w:t>TD S2</w:t>
      </w:r>
      <w:r>
        <w:rPr>
          <w:color w:val="0000FF"/>
        </w:rPr>
        <w:noBreakHyphen/>
        <w:t>2200293</w:t>
      </w:r>
      <w:r>
        <w:t xml:space="preserve"> (CR) 23.502 CR3336: Handover of a PDU Session from 3GPP to untrusted non-3GPP access (I-SMF case) (Source: Nokia, Nokia Shanghai Bell)</w:t>
      </w:r>
    </w:p>
    <w:p w14:paraId="115505FB" w14:textId="77777777" w:rsidR="00215093" w:rsidRPr="00EC7660" w:rsidRDefault="00215093" w:rsidP="00215093">
      <w:pPr>
        <w:pStyle w:val="FP"/>
        <w:keepNext/>
        <w:rPr>
          <w:b/>
          <w:bCs/>
          <w:i/>
          <w:iCs/>
          <w:lang w:val="fr-FR"/>
        </w:rPr>
      </w:pPr>
      <w:r w:rsidRPr="00EC7660">
        <w:rPr>
          <w:b/>
          <w:bCs/>
          <w:i/>
          <w:iCs/>
          <w:lang w:val="fr-FR"/>
        </w:rPr>
        <w:t>e-mail comments:</w:t>
      </w:r>
    </w:p>
    <w:p w14:paraId="05D32C61" w14:textId="77777777" w:rsidR="00215093" w:rsidRPr="00EC7660" w:rsidRDefault="00215093" w:rsidP="00215093">
      <w:pPr>
        <w:pStyle w:val="FP"/>
        <w:keepNext/>
        <w:rPr>
          <w:i/>
          <w:iCs/>
          <w:lang w:val="fr-FR"/>
        </w:rPr>
      </w:pPr>
      <w:r w:rsidRPr="00EC7660">
        <w:rPr>
          <w:i/>
          <w:iCs/>
          <w:lang w:val="fr-FR"/>
        </w:rPr>
        <w:t xml:space="preserve">Fenqin (Huawei) </w:t>
      </w:r>
      <w:proofErr w:type="spellStart"/>
      <w:r w:rsidRPr="00EC7660">
        <w:rPr>
          <w:i/>
          <w:iCs/>
          <w:lang w:val="fr-FR"/>
        </w:rPr>
        <w:t>provides</w:t>
      </w:r>
      <w:proofErr w:type="spellEnd"/>
      <w:r w:rsidRPr="00EC7660">
        <w:rPr>
          <w:i/>
          <w:iCs/>
          <w:lang w:val="fr-FR"/>
        </w:rPr>
        <w:t xml:space="preserve"> r01</w:t>
      </w:r>
    </w:p>
    <w:p w14:paraId="115A2F93" w14:textId="77777777" w:rsidR="00215093" w:rsidRPr="00EC7660" w:rsidRDefault="00215093" w:rsidP="00215093">
      <w:pPr>
        <w:pStyle w:val="FP"/>
        <w:keepNext/>
        <w:rPr>
          <w:i/>
          <w:iCs/>
          <w:lang w:val="fr-FR"/>
        </w:rPr>
      </w:pPr>
      <w:proofErr w:type="spellStart"/>
      <w:r w:rsidRPr="00EC7660">
        <w:rPr>
          <w:i/>
          <w:iCs/>
          <w:lang w:val="fr-FR"/>
        </w:rPr>
        <w:t>Jinguo</w:t>
      </w:r>
      <w:proofErr w:type="spellEnd"/>
      <w:r w:rsidRPr="00EC7660">
        <w:rPr>
          <w:i/>
          <w:iCs/>
          <w:lang w:val="fr-FR"/>
        </w:rPr>
        <w:t xml:space="preserve"> (ZTE) comments</w:t>
      </w:r>
    </w:p>
    <w:p w14:paraId="4BDFE5EE" w14:textId="77777777" w:rsidR="00215093" w:rsidRPr="00EC7660" w:rsidRDefault="00215093" w:rsidP="00215093">
      <w:pPr>
        <w:pStyle w:val="FP"/>
        <w:keepNext/>
        <w:rPr>
          <w:i/>
          <w:iCs/>
          <w:lang w:val="fr-FR"/>
        </w:rPr>
      </w:pPr>
      <w:r w:rsidRPr="00EC7660">
        <w:rPr>
          <w:i/>
          <w:iCs/>
          <w:lang w:val="fr-FR"/>
        </w:rPr>
        <w:t>Laurent (Nokia): Comments</w:t>
      </w:r>
    </w:p>
    <w:p w14:paraId="6784B8E5" w14:textId="77777777" w:rsidR="00215093" w:rsidRPr="00EC7660" w:rsidRDefault="00215093" w:rsidP="00215093">
      <w:pPr>
        <w:pStyle w:val="FP"/>
        <w:keepNext/>
        <w:rPr>
          <w:i/>
          <w:iCs/>
        </w:rPr>
      </w:pPr>
      <w:proofErr w:type="spellStart"/>
      <w:r w:rsidRPr="00EC7660">
        <w:rPr>
          <w:i/>
          <w:iCs/>
        </w:rPr>
        <w:t>Jinguo</w:t>
      </w:r>
      <w:proofErr w:type="spellEnd"/>
      <w:r w:rsidRPr="00EC7660">
        <w:rPr>
          <w:i/>
          <w:iCs/>
        </w:rPr>
        <w:t xml:space="preserve"> (ZTE) response to Laurent and provide r02</w:t>
      </w:r>
    </w:p>
    <w:p w14:paraId="69B6166F" w14:textId="77777777" w:rsidR="00215093" w:rsidRPr="00EC7660" w:rsidRDefault="00215093" w:rsidP="00215093">
      <w:pPr>
        <w:pStyle w:val="FP"/>
        <w:keepNext/>
        <w:rPr>
          <w:i/>
          <w:iCs/>
        </w:rPr>
      </w:pPr>
      <w:r w:rsidRPr="00EC7660">
        <w:rPr>
          <w:i/>
          <w:iCs/>
        </w:rPr>
        <w:t>Laurent (Nokia): potential concerns with r02</w:t>
      </w:r>
    </w:p>
    <w:p w14:paraId="09879A16" w14:textId="77777777" w:rsidR="00215093" w:rsidRPr="00EC7660" w:rsidRDefault="00215093" w:rsidP="00215093">
      <w:pPr>
        <w:pStyle w:val="FP"/>
        <w:keepNext/>
        <w:rPr>
          <w:i/>
          <w:iCs/>
        </w:rPr>
      </w:pPr>
      <w:proofErr w:type="spellStart"/>
      <w:r w:rsidRPr="00EC7660">
        <w:rPr>
          <w:i/>
          <w:iCs/>
        </w:rPr>
        <w:t>Jinguo</w:t>
      </w:r>
      <w:proofErr w:type="spellEnd"/>
      <w:r w:rsidRPr="00EC7660">
        <w:rPr>
          <w:i/>
          <w:iCs/>
        </w:rPr>
        <w:t>(ZTE) replies</w:t>
      </w:r>
    </w:p>
    <w:p w14:paraId="322EF7D7" w14:textId="77777777" w:rsidR="00215093" w:rsidRPr="00EC7660" w:rsidRDefault="00215093" w:rsidP="00215093">
      <w:pPr>
        <w:pStyle w:val="FP"/>
        <w:keepNext/>
        <w:rPr>
          <w:i/>
          <w:iCs/>
        </w:rPr>
      </w:pPr>
      <w:r w:rsidRPr="00EC7660">
        <w:rPr>
          <w:i/>
          <w:iCs/>
        </w:rPr>
        <w:t>==== 4.X, 5.X, 6.X, 7.X, 8.29, 10.2 (Work Plan) Revisions Deadline ====</w:t>
      </w:r>
    </w:p>
    <w:p w14:paraId="4EE6AF46" w14:textId="77777777" w:rsidR="00215093" w:rsidRPr="00EC7660" w:rsidRDefault="00215093" w:rsidP="00215093">
      <w:pPr>
        <w:pStyle w:val="FP"/>
        <w:keepNext/>
        <w:rPr>
          <w:i/>
          <w:iCs/>
          <w:lang w:val="fr-FR"/>
        </w:rPr>
      </w:pPr>
      <w:r w:rsidRPr="00EC7660">
        <w:rPr>
          <w:i/>
          <w:iCs/>
          <w:lang w:val="fr-FR"/>
        </w:rPr>
        <w:t>Fenqin (ZTE) comments.</w:t>
      </w:r>
    </w:p>
    <w:p w14:paraId="02DEE4CE" w14:textId="77777777" w:rsidR="00215093" w:rsidRPr="00EC7660" w:rsidRDefault="00215093" w:rsidP="00215093">
      <w:pPr>
        <w:pStyle w:val="FP"/>
        <w:keepNext/>
        <w:rPr>
          <w:i/>
          <w:iCs/>
          <w:lang w:val="fr-FR"/>
        </w:rPr>
      </w:pPr>
      <w:proofErr w:type="spellStart"/>
      <w:r w:rsidRPr="00EC7660">
        <w:rPr>
          <w:i/>
          <w:iCs/>
          <w:lang w:val="fr-FR"/>
        </w:rPr>
        <w:t>Jinguo</w:t>
      </w:r>
      <w:proofErr w:type="spellEnd"/>
      <w:r w:rsidRPr="00EC7660">
        <w:rPr>
          <w:i/>
          <w:iCs/>
          <w:lang w:val="fr-FR"/>
        </w:rPr>
        <w:t xml:space="preserve">(ZTE) </w:t>
      </w:r>
      <w:proofErr w:type="spellStart"/>
      <w:r w:rsidRPr="00EC7660">
        <w:rPr>
          <w:i/>
          <w:iCs/>
          <w:lang w:val="fr-FR"/>
        </w:rPr>
        <w:t>response</w:t>
      </w:r>
      <w:proofErr w:type="spellEnd"/>
      <w:r w:rsidRPr="00EC7660">
        <w:rPr>
          <w:i/>
          <w:iCs/>
          <w:lang w:val="fr-FR"/>
        </w:rPr>
        <w:t>.</w:t>
      </w:r>
    </w:p>
    <w:p w14:paraId="3BFC542E" w14:textId="77777777" w:rsidR="00215093" w:rsidRPr="00EC7660" w:rsidRDefault="00215093" w:rsidP="00215093">
      <w:pPr>
        <w:pStyle w:val="FP"/>
        <w:keepNext/>
        <w:rPr>
          <w:i/>
          <w:iCs/>
        </w:rPr>
      </w:pPr>
      <w:r w:rsidRPr="00EC7660">
        <w:rPr>
          <w:i/>
          <w:iCs/>
        </w:rPr>
        <w:t>Stefan (Ericsson) comments</w:t>
      </w:r>
    </w:p>
    <w:p w14:paraId="5A363C08" w14:textId="77777777" w:rsidR="00215093" w:rsidRPr="00EC7660" w:rsidRDefault="00215093" w:rsidP="00215093">
      <w:pPr>
        <w:pStyle w:val="FP"/>
        <w:keepNext/>
        <w:rPr>
          <w:i/>
          <w:iCs/>
        </w:rPr>
      </w:pPr>
      <w:r w:rsidRPr="00EC7660">
        <w:rPr>
          <w:i/>
          <w:iCs/>
        </w:rPr>
        <w:t>Laurent (Nokia): Same point as Stefan about R02. can only live with R00</w:t>
      </w:r>
    </w:p>
    <w:p w14:paraId="6DA9EF25" w14:textId="77777777" w:rsidR="00215093" w:rsidRPr="00EC7660" w:rsidRDefault="00215093" w:rsidP="00215093">
      <w:pPr>
        <w:pStyle w:val="FP"/>
        <w:keepNext/>
        <w:rPr>
          <w:i/>
          <w:iCs/>
        </w:rPr>
      </w:pPr>
      <w:r w:rsidRPr="00EC7660">
        <w:rPr>
          <w:i/>
          <w:iCs/>
        </w:rPr>
        <w:t>Fenqin (Huawei) comments</w:t>
      </w:r>
    </w:p>
    <w:p w14:paraId="2B486264" w14:textId="77777777" w:rsidR="00215093" w:rsidRPr="00EC7660" w:rsidRDefault="00215093" w:rsidP="00215093">
      <w:pPr>
        <w:pStyle w:val="FP"/>
        <w:keepNext/>
        <w:rPr>
          <w:i/>
          <w:iCs/>
        </w:rPr>
      </w:pPr>
      <w:r w:rsidRPr="00EC7660">
        <w:rPr>
          <w:i/>
          <w:iCs/>
        </w:rPr>
        <w:t>Fenqin (Huawei) comments and provides r03</w:t>
      </w:r>
    </w:p>
    <w:p w14:paraId="12F36B3A" w14:textId="77777777" w:rsidR="00215093" w:rsidRPr="00EC7660" w:rsidRDefault="00215093" w:rsidP="00215093">
      <w:pPr>
        <w:pStyle w:val="FP"/>
        <w:keepNext/>
        <w:rPr>
          <w:i/>
          <w:iCs/>
        </w:rPr>
      </w:pPr>
      <w:proofErr w:type="spellStart"/>
      <w:r w:rsidRPr="00EC7660">
        <w:rPr>
          <w:i/>
          <w:iCs/>
        </w:rPr>
        <w:t>Jinguo</w:t>
      </w:r>
      <w:proofErr w:type="spellEnd"/>
      <w:r w:rsidRPr="00EC7660">
        <w:rPr>
          <w:i/>
          <w:iCs/>
        </w:rPr>
        <w:t>(ZTE) response to Stefan(Ericsson)</w:t>
      </w:r>
    </w:p>
    <w:p w14:paraId="1F653BD5" w14:textId="77777777" w:rsidR="00215093" w:rsidRPr="00EC7660" w:rsidRDefault="00215093" w:rsidP="00215093">
      <w:pPr>
        <w:pStyle w:val="FP"/>
        <w:keepNext/>
        <w:rPr>
          <w:i/>
          <w:iCs/>
        </w:rPr>
      </w:pPr>
      <w:r w:rsidRPr="00EC7660">
        <w:rPr>
          <w:i/>
          <w:iCs/>
        </w:rPr>
        <w:t>Fenqin(Huawei) response to Laurent(Nokia) and suggest to go r03 and bring to CC#2.</w:t>
      </w:r>
    </w:p>
    <w:p w14:paraId="09B510DB" w14:textId="77777777" w:rsidR="00215093" w:rsidRPr="00EC7660" w:rsidRDefault="00215093" w:rsidP="00215093">
      <w:pPr>
        <w:pStyle w:val="FP"/>
        <w:keepNext/>
        <w:rPr>
          <w:i/>
          <w:iCs/>
        </w:rPr>
      </w:pPr>
      <w:r w:rsidRPr="00EC7660">
        <w:rPr>
          <w:i/>
          <w:iCs/>
        </w:rPr>
        <w:t xml:space="preserve">Stefan (Ericsson) replies to </w:t>
      </w:r>
      <w:proofErr w:type="spellStart"/>
      <w:r w:rsidRPr="00EC7660">
        <w:rPr>
          <w:i/>
          <w:iCs/>
        </w:rPr>
        <w:t>Jinguo</w:t>
      </w:r>
      <w:proofErr w:type="spellEnd"/>
    </w:p>
    <w:p w14:paraId="02545710" w14:textId="77777777" w:rsidR="00215093" w:rsidRPr="00EC7660" w:rsidRDefault="00215093" w:rsidP="00215093">
      <w:pPr>
        <w:pStyle w:val="FP"/>
        <w:keepNext/>
        <w:rPr>
          <w:i/>
          <w:iCs/>
        </w:rPr>
      </w:pPr>
      <w:proofErr w:type="spellStart"/>
      <w:r w:rsidRPr="00EC7660">
        <w:rPr>
          <w:i/>
          <w:iCs/>
        </w:rPr>
        <w:t>Jinguo</w:t>
      </w:r>
      <w:proofErr w:type="spellEnd"/>
      <w:r w:rsidRPr="00EC7660">
        <w:rPr>
          <w:i/>
          <w:iCs/>
        </w:rPr>
        <w:t>(ZTE) comments</w:t>
      </w:r>
    </w:p>
    <w:p w14:paraId="789CA872" w14:textId="77777777" w:rsidR="00215093" w:rsidRPr="00EC7660" w:rsidRDefault="00215093" w:rsidP="00215093">
      <w:pPr>
        <w:pStyle w:val="FP"/>
        <w:keepNext/>
        <w:rPr>
          <w:i/>
          <w:iCs/>
        </w:rPr>
      </w:pPr>
      <w:r w:rsidRPr="00EC7660">
        <w:rPr>
          <w:i/>
          <w:iCs/>
        </w:rPr>
        <w:t>Laurent (Nokia): answers</w:t>
      </w:r>
    </w:p>
    <w:p w14:paraId="2CF720FE" w14:textId="77777777" w:rsidR="00215093" w:rsidRPr="00EC7660" w:rsidRDefault="00215093" w:rsidP="00215093">
      <w:pPr>
        <w:pStyle w:val="FP"/>
        <w:keepNext/>
        <w:rPr>
          <w:i/>
          <w:iCs/>
        </w:rPr>
      </w:pPr>
      <w:proofErr w:type="spellStart"/>
      <w:r w:rsidRPr="00EC7660">
        <w:rPr>
          <w:i/>
          <w:iCs/>
        </w:rPr>
        <w:t>Jinguo</w:t>
      </w:r>
      <w:proofErr w:type="spellEnd"/>
      <w:r w:rsidRPr="00EC7660">
        <w:rPr>
          <w:i/>
          <w:iCs/>
        </w:rPr>
        <w:t>(ZTE) response and can live with r03</w:t>
      </w:r>
    </w:p>
    <w:p w14:paraId="1FB97955" w14:textId="77777777" w:rsidR="00215093" w:rsidRPr="00EC7660" w:rsidRDefault="00215093" w:rsidP="00215093">
      <w:pPr>
        <w:pStyle w:val="FP"/>
        <w:keepNext/>
        <w:rPr>
          <w:i/>
          <w:iCs/>
        </w:rPr>
      </w:pPr>
      <w:r w:rsidRPr="00EC7660">
        <w:rPr>
          <w:i/>
          <w:iCs/>
        </w:rPr>
        <w:t>Laurent (Nokia): proposes R00 with following modification: '4) Figure 4.9.2.4.2-1 step 3 involving I-SMF instead of V-SMF, starting from step 5c of clause 4.3.4.3'; + have this handled at CC2</w:t>
      </w:r>
    </w:p>
    <w:p w14:paraId="2970692D" w14:textId="77777777" w:rsidR="00215093" w:rsidRPr="00EC7660" w:rsidRDefault="00215093" w:rsidP="00215093">
      <w:pPr>
        <w:pStyle w:val="FP"/>
        <w:keepNext/>
        <w:rPr>
          <w:i/>
          <w:iCs/>
        </w:rPr>
      </w:pPr>
      <w:r w:rsidRPr="00EC7660">
        <w:rPr>
          <w:i/>
          <w:iCs/>
        </w:rPr>
        <w:t>==== 4.X, 5.X, 6.X, 7.X, 8.29, 10.2 (Work Plan) Final Deadline ====</w:t>
      </w:r>
    </w:p>
    <w:p w14:paraId="587FBF22" w14:textId="77777777" w:rsidR="00215093" w:rsidRPr="00EC7660" w:rsidRDefault="00215093" w:rsidP="00215093">
      <w:pPr>
        <w:pStyle w:val="FP"/>
        <w:keepNext/>
        <w:rPr>
          <w:i/>
          <w:iCs/>
        </w:rPr>
      </w:pPr>
      <w:r w:rsidRPr="00EC7660">
        <w:rPr>
          <w:i/>
          <w:iCs/>
        </w:rPr>
        <w:t>Laurent (Nokia): proposes R00 with following modification: '4) Figure 4.9.2.4.2-1 step 3 involving I-SMF instead of V-SMF starting from step 5c of Figure 4.3.4.3-1 and up to step 15 of Figure 4.3.4.3-1</w:t>
      </w:r>
    </w:p>
    <w:p w14:paraId="37D468BF" w14:textId="77777777" w:rsidR="00215093" w:rsidRPr="00EC7660" w:rsidRDefault="00215093" w:rsidP="00215093">
      <w:pPr>
        <w:pStyle w:val="FP"/>
        <w:keepNext/>
        <w:rPr>
          <w:i/>
          <w:iCs/>
        </w:rPr>
      </w:pPr>
    </w:p>
    <w:p w14:paraId="6AC348B7" w14:textId="77777777" w:rsidR="00215093" w:rsidRPr="00DA12F6" w:rsidRDefault="00215093" w:rsidP="00215093">
      <w:pPr>
        <w:keepNext/>
        <w:rPr>
          <w:rFonts w:cs="Arial"/>
          <w:b/>
        </w:rPr>
      </w:pPr>
      <w:r w:rsidRPr="00DA12F6">
        <w:rPr>
          <w:rFonts w:cs="Arial"/>
          <w:b/>
        </w:rPr>
        <w:t>Discussion and conclusion:</w:t>
      </w:r>
    </w:p>
    <w:p w14:paraId="3A54432F" w14:textId="7ED390C0" w:rsidR="00215093" w:rsidRPr="00215093" w:rsidRDefault="00215093" w:rsidP="00F7789A">
      <w:r>
        <w:t xml:space="preserve">Nokia commented that there was agreement with the original document changing Step 3 is changed to: </w:t>
      </w:r>
      <w:r w:rsidRPr="00215093">
        <w:rPr>
          <w:i/>
          <w:iCs/>
        </w:rPr>
        <w:t>the step 3 in clause 4.9.2.4.2 is executed involving I-SMF instead of V-SMF, with following differences: - Step 4 is removed, Step 5-7 changed to sub-bullet. - Last sentence starts by "The steps 2 to 3 above shall be repeated'</w:t>
      </w:r>
      <w:r>
        <w:t xml:space="preserve">. </w:t>
      </w:r>
      <w:r>
        <w:rPr>
          <w:color w:val="0000FF"/>
        </w:rPr>
        <w:t>S2</w:t>
      </w:r>
      <w:r>
        <w:rPr>
          <w:color w:val="0000FF"/>
        </w:rPr>
        <w:noBreakHyphen/>
        <w:t>2200293r00</w:t>
      </w:r>
      <w:r>
        <w:t xml:space="preserve"> with these changes was agreed and revised in </w:t>
      </w:r>
      <w:r w:rsidRPr="00215093">
        <w:rPr>
          <w:color w:val="0000FF"/>
        </w:rPr>
        <w:t>S2-2201679</w:t>
      </w:r>
      <w:r>
        <w:t xml:space="preserve">, which was </w:t>
      </w:r>
      <w:r w:rsidRPr="00C3284B">
        <w:rPr>
          <w:color w:val="FF0000"/>
          <w:lang w:eastAsia="en-US"/>
        </w:rPr>
        <w:t>approved</w:t>
      </w:r>
      <w:r>
        <w:t>.</w:t>
      </w:r>
    </w:p>
    <w:p w14:paraId="65A49D60" w14:textId="77777777" w:rsidR="00215093" w:rsidRDefault="00215093" w:rsidP="00F7789A"/>
    <w:p w14:paraId="5D1A8338" w14:textId="77777777" w:rsidR="00215093" w:rsidRDefault="00215093" w:rsidP="00215093">
      <w:pPr>
        <w:keepNext/>
        <w:pBdr>
          <w:top w:val="single" w:sz="4" w:space="1" w:color="auto"/>
        </w:pBdr>
      </w:pPr>
      <w:r>
        <w:rPr>
          <w:color w:val="0000FF"/>
        </w:rPr>
        <w:t>TD S2</w:t>
      </w:r>
      <w:r>
        <w:rPr>
          <w:color w:val="0000FF"/>
        </w:rPr>
        <w:noBreakHyphen/>
        <w:t>2200294</w:t>
      </w:r>
      <w:r>
        <w:t xml:space="preserve"> (CR) 23.502 CR3337: Handover of a PDU Session from 3GPP to untrusted non-3GPP access (I-SMF case) (Source: Nokia, Nokia Shanghai Bell)</w:t>
      </w:r>
    </w:p>
    <w:p w14:paraId="5D28D183" w14:textId="7A3DA7EB" w:rsidR="00215093" w:rsidRPr="00865D8C" w:rsidRDefault="00215093" w:rsidP="00215093">
      <w:pPr>
        <w:pStyle w:val="FP"/>
        <w:keepNext/>
        <w:rPr>
          <w:b/>
          <w:bCs/>
          <w:i/>
          <w:iCs/>
        </w:rPr>
      </w:pPr>
      <w:r>
        <w:rPr>
          <w:b/>
          <w:bCs/>
          <w:i/>
          <w:iCs/>
        </w:rPr>
        <w:t>C</w:t>
      </w:r>
      <w:r w:rsidRPr="00865D8C">
        <w:rPr>
          <w:b/>
          <w:bCs/>
          <w:i/>
          <w:iCs/>
        </w:rPr>
        <w:t>omment:</w:t>
      </w:r>
    </w:p>
    <w:p w14:paraId="01FA6416" w14:textId="2A5FD2FD" w:rsidR="00215093" w:rsidRPr="00EC7660" w:rsidRDefault="00215093" w:rsidP="00215093">
      <w:pPr>
        <w:pStyle w:val="FP"/>
        <w:keepNext/>
        <w:rPr>
          <w:i/>
          <w:iCs/>
        </w:rPr>
      </w:pPr>
      <w:r>
        <w:rPr>
          <w:i/>
          <w:iCs/>
        </w:rPr>
        <w:t>Mirror CR.</w:t>
      </w:r>
    </w:p>
    <w:p w14:paraId="7DDE5D21" w14:textId="77777777" w:rsidR="00215093" w:rsidRPr="00EC7660" w:rsidRDefault="00215093" w:rsidP="00215093">
      <w:pPr>
        <w:pStyle w:val="FP"/>
        <w:keepNext/>
        <w:rPr>
          <w:i/>
          <w:iCs/>
        </w:rPr>
      </w:pPr>
    </w:p>
    <w:p w14:paraId="56A7C395" w14:textId="77777777" w:rsidR="00215093" w:rsidRPr="00DA12F6" w:rsidRDefault="00215093" w:rsidP="00215093">
      <w:pPr>
        <w:keepNext/>
        <w:rPr>
          <w:rFonts w:cs="Arial"/>
          <w:b/>
        </w:rPr>
      </w:pPr>
      <w:r w:rsidRPr="00DA12F6">
        <w:rPr>
          <w:rFonts w:cs="Arial"/>
          <w:b/>
        </w:rPr>
        <w:t>Discussion and conclusion:</w:t>
      </w:r>
    </w:p>
    <w:p w14:paraId="7D0720FD" w14:textId="369096E9" w:rsidR="00215093" w:rsidRPr="00215093" w:rsidRDefault="00215093" w:rsidP="00215093">
      <w:r>
        <w:t xml:space="preserve">This was revised to align with the base CR in </w:t>
      </w:r>
      <w:r w:rsidRPr="00215093">
        <w:rPr>
          <w:color w:val="0000FF"/>
        </w:rPr>
        <w:t>S2-2201679</w:t>
      </w:r>
      <w:r>
        <w:t xml:space="preserve"> to </w:t>
      </w:r>
      <w:r w:rsidRPr="00215093">
        <w:rPr>
          <w:color w:val="0000FF"/>
        </w:rPr>
        <w:t>S2-2201680</w:t>
      </w:r>
      <w:r>
        <w:t xml:space="preserve">, which was </w:t>
      </w:r>
      <w:r w:rsidRPr="00C3284B">
        <w:rPr>
          <w:color w:val="FF0000"/>
          <w:lang w:eastAsia="en-US"/>
        </w:rPr>
        <w:t>approved</w:t>
      </w:r>
      <w:r>
        <w:t>.</w:t>
      </w:r>
    </w:p>
    <w:p w14:paraId="77E58BDC" w14:textId="3C335F26" w:rsidR="00A07B17" w:rsidRDefault="00A07B17" w:rsidP="00FE7B25"/>
    <w:p w14:paraId="0CF8450A" w14:textId="77777777" w:rsidR="00215093" w:rsidRDefault="00215093" w:rsidP="00215093">
      <w:pPr>
        <w:keepNext/>
        <w:pBdr>
          <w:top w:val="single" w:sz="4" w:space="1" w:color="auto"/>
        </w:pBdr>
      </w:pPr>
      <w:r>
        <w:rPr>
          <w:color w:val="0000FF"/>
        </w:rPr>
        <w:lastRenderedPageBreak/>
        <w:t>TD S2</w:t>
      </w:r>
      <w:r>
        <w:rPr>
          <w:color w:val="0000FF"/>
        </w:rPr>
        <w:noBreakHyphen/>
        <w:t>2200508</w:t>
      </w:r>
      <w:r>
        <w:t xml:space="preserve"> (CR) 23.501 CR3317R2: Enabling slice priority and slice groups for RRM purposes (Source: Ericsson, China Mobile)</w:t>
      </w:r>
    </w:p>
    <w:p w14:paraId="2B7D47B5" w14:textId="77777777" w:rsidR="00215093" w:rsidRPr="00865D8C" w:rsidRDefault="00215093" w:rsidP="00215093">
      <w:pPr>
        <w:pStyle w:val="FP"/>
        <w:keepNext/>
        <w:rPr>
          <w:b/>
          <w:bCs/>
          <w:i/>
          <w:iCs/>
        </w:rPr>
      </w:pPr>
      <w:r w:rsidRPr="00865D8C">
        <w:rPr>
          <w:b/>
          <w:bCs/>
          <w:i/>
          <w:iCs/>
        </w:rPr>
        <w:t>e-mail comments:</w:t>
      </w:r>
    </w:p>
    <w:p w14:paraId="0034B1A4" w14:textId="77777777" w:rsidR="00215093" w:rsidRPr="00EC7660" w:rsidRDefault="00215093" w:rsidP="00215093">
      <w:pPr>
        <w:pStyle w:val="FP"/>
        <w:keepNext/>
        <w:rPr>
          <w:i/>
          <w:iCs/>
        </w:rPr>
      </w:pPr>
      <w:proofErr w:type="spellStart"/>
      <w:r w:rsidRPr="00EC7660">
        <w:rPr>
          <w:i/>
          <w:iCs/>
        </w:rPr>
        <w:t>DongEun</w:t>
      </w:r>
      <w:proofErr w:type="spellEnd"/>
      <w:r w:rsidRPr="00EC7660">
        <w:rPr>
          <w:i/>
          <w:iCs/>
        </w:rPr>
        <w:t>(Samsung) ask for clarifications.</w:t>
      </w:r>
    </w:p>
    <w:p w14:paraId="008F8D9D" w14:textId="77777777" w:rsidR="00215093" w:rsidRPr="00EC7660" w:rsidRDefault="00215093" w:rsidP="00215093">
      <w:pPr>
        <w:pStyle w:val="FP"/>
        <w:keepNext/>
        <w:rPr>
          <w:i/>
          <w:iCs/>
        </w:rPr>
      </w:pPr>
      <w:r w:rsidRPr="00EC7660">
        <w:rPr>
          <w:i/>
          <w:iCs/>
        </w:rPr>
        <w:t>Peter Hedman (Ericsson) provides reply</w:t>
      </w:r>
    </w:p>
    <w:p w14:paraId="1E3879E2" w14:textId="77777777" w:rsidR="00215093" w:rsidRPr="00EC7660" w:rsidRDefault="00215093" w:rsidP="00215093">
      <w:pPr>
        <w:pStyle w:val="FP"/>
        <w:keepNext/>
        <w:rPr>
          <w:i/>
          <w:iCs/>
        </w:rPr>
      </w:pPr>
      <w:r w:rsidRPr="00EC7660">
        <w:rPr>
          <w:i/>
          <w:iCs/>
        </w:rPr>
        <w:t>Peter (Ericsson) provides comments and r01</w:t>
      </w:r>
    </w:p>
    <w:p w14:paraId="77A89DA4" w14:textId="77777777" w:rsidR="00215093" w:rsidRPr="00EC7660" w:rsidRDefault="00215093" w:rsidP="00215093">
      <w:pPr>
        <w:pStyle w:val="FP"/>
        <w:keepNext/>
        <w:rPr>
          <w:i/>
          <w:iCs/>
        </w:rPr>
      </w:pPr>
      <w:proofErr w:type="spellStart"/>
      <w:r w:rsidRPr="00EC7660">
        <w:rPr>
          <w:i/>
          <w:iCs/>
        </w:rPr>
        <w:t>DongEun</w:t>
      </w:r>
      <w:proofErr w:type="spellEnd"/>
      <w:r w:rsidRPr="00EC7660">
        <w:rPr>
          <w:i/>
          <w:iCs/>
        </w:rPr>
        <w:t>(Samsung) comments.</w:t>
      </w:r>
    </w:p>
    <w:p w14:paraId="1AB48721" w14:textId="77777777" w:rsidR="00215093" w:rsidRPr="00EC7660" w:rsidRDefault="00215093" w:rsidP="00215093">
      <w:pPr>
        <w:pStyle w:val="FP"/>
        <w:keepNext/>
        <w:rPr>
          <w:i/>
          <w:iCs/>
        </w:rPr>
      </w:pPr>
      <w:r w:rsidRPr="00EC7660">
        <w:rPr>
          <w:i/>
          <w:iCs/>
        </w:rPr>
        <w:t>Peter Hedman (Ericsson) provides r02</w:t>
      </w:r>
    </w:p>
    <w:p w14:paraId="1AB0BBDB" w14:textId="77777777" w:rsidR="00215093" w:rsidRPr="00EC7660" w:rsidRDefault="00215093" w:rsidP="00215093">
      <w:pPr>
        <w:pStyle w:val="FP"/>
        <w:keepNext/>
        <w:rPr>
          <w:i/>
          <w:iCs/>
        </w:rPr>
      </w:pPr>
      <w:r w:rsidRPr="00EC7660">
        <w:rPr>
          <w:i/>
          <w:iCs/>
        </w:rPr>
        <w:t>Haiyang (Huawei) comments and provides r03 only focusing on priority</w:t>
      </w:r>
    </w:p>
    <w:p w14:paraId="09238340" w14:textId="77777777" w:rsidR="00215093" w:rsidRPr="00EC7660" w:rsidRDefault="00215093" w:rsidP="00215093">
      <w:pPr>
        <w:pStyle w:val="FP"/>
        <w:keepNext/>
        <w:rPr>
          <w:i/>
          <w:iCs/>
        </w:rPr>
      </w:pPr>
      <w:proofErr w:type="spellStart"/>
      <w:r w:rsidRPr="00EC7660">
        <w:rPr>
          <w:i/>
          <w:iCs/>
        </w:rPr>
        <w:t>Jinguo</w:t>
      </w:r>
      <w:proofErr w:type="spellEnd"/>
      <w:r w:rsidRPr="00EC7660">
        <w:rPr>
          <w:i/>
          <w:iCs/>
        </w:rPr>
        <w:t>(ZTE) suggest to discuss whether to send TA list in NSAC information in 2200847</w:t>
      </w:r>
    </w:p>
    <w:p w14:paraId="326ED4B0" w14:textId="77777777" w:rsidR="00215093" w:rsidRPr="00EC7660" w:rsidRDefault="00215093" w:rsidP="00215093">
      <w:pPr>
        <w:pStyle w:val="FP"/>
        <w:keepNext/>
        <w:rPr>
          <w:i/>
          <w:iCs/>
        </w:rPr>
      </w:pPr>
      <w:r w:rsidRPr="00EC7660">
        <w:rPr>
          <w:i/>
          <w:iCs/>
        </w:rPr>
        <w:t xml:space="preserve">Alessio(Nokia) proposes to merge this in </w:t>
      </w:r>
      <w:r w:rsidRPr="00EC7660">
        <w:rPr>
          <w:i/>
          <w:iCs/>
          <w:color w:val="0000FF"/>
        </w:rPr>
        <w:t>TD S2</w:t>
      </w:r>
      <w:r w:rsidRPr="00EC7660">
        <w:rPr>
          <w:i/>
          <w:iCs/>
          <w:color w:val="0000FF"/>
        </w:rPr>
        <w:noBreakHyphen/>
        <w:t>2200847</w:t>
      </w:r>
    </w:p>
    <w:p w14:paraId="60E244BE" w14:textId="77777777" w:rsidR="00215093" w:rsidRPr="00EC7660" w:rsidRDefault="00215093" w:rsidP="00215093">
      <w:pPr>
        <w:pStyle w:val="FP"/>
        <w:keepNext/>
        <w:rPr>
          <w:i/>
          <w:iCs/>
        </w:rPr>
      </w:pPr>
      <w:proofErr w:type="spellStart"/>
      <w:r w:rsidRPr="00EC7660">
        <w:rPr>
          <w:i/>
          <w:iCs/>
        </w:rPr>
        <w:t>Jinguo</w:t>
      </w:r>
      <w:proofErr w:type="spellEnd"/>
      <w:r w:rsidRPr="00EC7660">
        <w:rPr>
          <w:i/>
          <w:iCs/>
        </w:rPr>
        <w:t>(ZTE) suggests that 0508 can focus on the priority part and 847 can focus on other aspects.</w:t>
      </w:r>
    </w:p>
    <w:p w14:paraId="637420F0" w14:textId="77777777" w:rsidR="00215093" w:rsidRPr="00EC7660" w:rsidRDefault="00215093" w:rsidP="00215093">
      <w:pPr>
        <w:pStyle w:val="FP"/>
        <w:keepNext/>
        <w:rPr>
          <w:i/>
          <w:iCs/>
        </w:rPr>
      </w:pPr>
      <w:r w:rsidRPr="00EC7660">
        <w:rPr>
          <w:i/>
          <w:iCs/>
        </w:rPr>
        <w:t>Peter Hedman (Ericsson) provides r04</w:t>
      </w:r>
    </w:p>
    <w:p w14:paraId="792070F3" w14:textId="77777777" w:rsidR="00215093" w:rsidRPr="00EC7660" w:rsidRDefault="00215093" w:rsidP="00215093">
      <w:pPr>
        <w:pStyle w:val="FP"/>
        <w:keepNext/>
        <w:rPr>
          <w:i/>
          <w:iCs/>
        </w:rPr>
      </w:pPr>
      <w:r w:rsidRPr="00EC7660">
        <w:rPr>
          <w:i/>
          <w:iCs/>
        </w:rPr>
        <w:t>Alessio(Nokia) provides r05</w:t>
      </w:r>
    </w:p>
    <w:p w14:paraId="6C9A0B57" w14:textId="77777777" w:rsidR="00215093" w:rsidRPr="00EC7660" w:rsidRDefault="00215093" w:rsidP="00215093">
      <w:pPr>
        <w:pStyle w:val="FP"/>
        <w:keepNext/>
        <w:rPr>
          <w:i/>
          <w:iCs/>
        </w:rPr>
      </w:pPr>
      <w:r w:rsidRPr="00EC7660">
        <w:rPr>
          <w:i/>
          <w:iCs/>
        </w:rPr>
        <w:t>Patrice (Huawei) comments</w:t>
      </w:r>
    </w:p>
    <w:p w14:paraId="6CB20C8D" w14:textId="77777777" w:rsidR="00215093" w:rsidRPr="00EC7660" w:rsidRDefault="00215093" w:rsidP="00215093">
      <w:pPr>
        <w:pStyle w:val="FP"/>
        <w:keepNext/>
        <w:rPr>
          <w:i/>
          <w:iCs/>
        </w:rPr>
      </w:pPr>
      <w:r w:rsidRPr="00EC7660">
        <w:rPr>
          <w:i/>
          <w:iCs/>
        </w:rPr>
        <w:t>Haiyang(Huawei) provides r06</w:t>
      </w:r>
    </w:p>
    <w:p w14:paraId="0598787C" w14:textId="77777777" w:rsidR="00215093" w:rsidRPr="00EC7660" w:rsidRDefault="00215093" w:rsidP="00215093">
      <w:pPr>
        <w:pStyle w:val="FP"/>
        <w:keepNext/>
        <w:rPr>
          <w:i/>
          <w:iCs/>
        </w:rPr>
      </w:pPr>
      <w:proofErr w:type="spellStart"/>
      <w:r w:rsidRPr="00EC7660">
        <w:rPr>
          <w:i/>
          <w:iCs/>
        </w:rPr>
        <w:t>alessio</w:t>
      </w:r>
      <w:proofErr w:type="spellEnd"/>
      <w:r w:rsidRPr="00EC7660">
        <w:rPr>
          <w:i/>
          <w:iCs/>
        </w:rPr>
        <w:t>(</w:t>
      </w:r>
      <w:proofErr w:type="spellStart"/>
      <w:r w:rsidRPr="00EC7660">
        <w:rPr>
          <w:i/>
          <w:iCs/>
        </w:rPr>
        <w:t>nokia</w:t>
      </w:r>
      <w:proofErr w:type="spellEnd"/>
      <w:r w:rsidRPr="00EC7660">
        <w:rPr>
          <w:i/>
          <w:iCs/>
        </w:rPr>
        <w:t>) provides r07</w:t>
      </w:r>
    </w:p>
    <w:p w14:paraId="4552D8E1" w14:textId="77777777" w:rsidR="00215093" w:rsidRPr="00EC7660" w:rsidRDefault="00215093" w:rsidP="00215093">
      <w:pPr>
        <w:pStyle w:val="FP"/>
        <w:keepNext/>
        <w:rPr>
          <w:i/>
          <w:iCs/>
        </w:rPr>
      </w:pPr>
      <w:r w:rsidRPr="00EC7660">
        <w:rPr>
          <w:i/>
          <w:iCs/>
        </w:rPr>
        <w:t>==== 4.X, 5.X, 6.X, 7.X, 8.29, 10.2 (Work Plan) Revisions Deadline ====</w:t>
      </w:r>
    </w:p>
    <w:p w14:paraId="1657138C" w14:textId="77777777" w:rsidR="00215093" w:rsidRPr="00EC7660" w:rsidRDefault="00215093" w:rsidP="00215093">
      <w:pPr>
        <w:pStyle w:val="FP"/>
        <w:keepNext/>
        <w:rPr>
          <w:i/>
          <w:iCs/>
        </w:rPr>
      </w:pPr>
      <w:r w:rsidRPr="00EC7660">
        <w:rPr>
          <w:i/>
          <w:iCs/>
        </w:rPr>
        <w:t>Peter Hedman (Ericsson) objects to wording in r05, r06 and 07 with the reasoning as explained below that has not been countered with technical arguments.</w:t>
      </w:r>
    </w:p>
    <w:p w14:paraId="2595933D" w14:textId="77777777" w:rsidR="00215093" w:rsidRPr="00EC7660" w:rsidRDefault="00215093" w:rsidP="00215093">
      <w:pPr>
        <w:pStyle w:val="FP"/>
        <w:keepNext/>
        <w:rPr>
          <w:i/>
          <w:iCs/>
        </w:rPr>
      </w:pPr>
      <w:r w:rsidRPr="00EC7660">
        <w:rPr>
          <w:i/>
          <w:iCs/>
        </w:rPr>
        <w:t>Peter Hedman (Ericsson) suggests to bring CR up at CC#2</w:t>
      </w:r>
    </w:p>
    <w:p w14:paraId="763E5988" w14:textId="77777777" w:rsidR="00215093" w:rsidRPr="00EC7660" w:rsidRDefault="00215093" w:rsidP="00215093">
      <w:pPr>
        <w:pStyle w:val="FP"/>
        <w:keepNext/>
        <w:rPr>
          <w:i/>
          <w:iCs/>
        </w:rPr>
      </w:pPr>
      <w:proofErr w:type="spellStart"/>
      <w:r w:rsidRPr="00EC7660">
        <w:rPr>
          <w:i/>
          <w:iCs/>
        </w:rPr>
        <w:t>Jinguo</w:t>
      </w:r>
      <w:proofErr w:type="spellEnd"/>
      <w:r w:rsidRPr="00EC7660">
        <w:rPr>
          <w:i/>
          <w:iCs/>
        </w:rPr>
        <w:t>(ZTE) comments</w:t>
      </w:r>
    </w:p>
    <w:p w14:paraId="50FDB675" w14:textId="77777777" w:rsidR="00215093" w:rsidRPr="00EC7660" w:rsidRDefault="00215093" w:rsidP="00215093">
      <w:pPr>
        <w:pStyle w:val="FP"/>
        <w:keepNext/>
        <w:rPr>
          <w:i/>
          <w:iCs/>
        </w:rPr>
      </w:pPr>
      <w:r w:rsidRPr="00EC7660">
        <w:rPr>
          <w:i/>
          <w:iCs/>
        </w:rPr>
        <w:t>Haiyang(Huawei) comments and suggests to go with r03</w:t>
      </w:r>
    </w:p>
    <w:p w14:paraId="304D90AE" w14:textId="77777777" w:rsidR="00215093" w:rsidRPr="00EC7660" w:rsidRDefault="00215093" w:rsidP="00215093">
      <w:pPr>
        <w:pStyle w:val="FP"/>
        <w:keepNext/>
        <w:rPr>
          <w:i/>
          <w:iCs/>
        </w:rPr>
      </w:pPr>
      <w:proofErr w:type="spellStart"/>
      <w:r w:rsidRPr="00EC7660">
        <w:rPr>
          <w:i/>
          <w:iCs/>
        </w:rPr>
        <w:t>alessio</w:t>
      </w:r>
      <w:proofErr w:type="spellEnd"/>
      <w:r w:rsidRPr="00EC7660">
        <w:rPr>
          <w:i/>
          <w:iCs/>
        </w:rPr>
        <w:t>(Nokia) is ok to note the CR since we cannot reach agreement on the way forward on priority. it's a pity as r07 was receiving good support based on the idea the priority is left to the UE. your statement that a slice cannot be prioritized unless the UE immediately establishes a PDU session on it is a bit vague as the cell selection has happened, the UE registers, the UE may even attempt a PDU session establishment and this fails so now what. Note also all slices are first requested without a PDU session. in general this s one arbitrary statement that can be valid in many cases but why forbid a case there this is not valid. we do not understand your logic.</w:t>
      </w:r>
    </w:p>
    <w:p w14:paraId="2AB42573" w14:textId="77777777" w:rsidR="00215093" w:rsidRPr="00EC7660" w:rsidRDefault="00215093" w:rsidP="00215093">
      <w:pPr>
        <w:pStyle w:val="FP"/>
        <w:keepNext/>
        <w:rPr>
          <w:i/>
          <w:iCs/>
        </w:rPr>
      </w:pPr>
      <w:proofErr w:type="spellStart"/>
      <w:r w:rsidRPr="00EC7660">
        <w:rPr>
          <w:i/>
          <w:iCs/>
        </w:rPr>
        <w:t>Jinguo</w:t>
      </w:r>
      <w:proofErr w:type="spellEnd"/>
      <w:r w:rsidRPr="00EC7660">
        <w:rPr>
          <w:i/>
          <w:iCs/>
        </w:rPr>
        <w:t>(ZTE) asks to discuss this LS at CC#2</w:t>
      </w:r>
    </w:p>
    <w:p w14:paraId="5C0D7621" w14:textId="77777777" w:rsidR="00215093" w:rsidRPr="00EC7660" w:rsidRDefault="00215093" w:rsidP="00215093">
      <w:pPr>
        <w:pStyle w:val="FP"/>
        <w:keepNext/>
        <w:rPr>
          <w:i/>
          <w:iCs/>
        </w:rPr>
      </w:pPr>
      <w:proofErr w:type="spellStart"/>
      <w:r w:rsidRPr="00EC7660">
        <w:rPr>
          <w:i/>
          <w:iCs/>
        </w:rPr>
        <w:t>Dongeun</w:t>
      </w:r>
      <w:proofErr w:type="spellEnd"/>
      <w:r w:rsidRPr="00EC7660">
        <w:rPr>
          <w:i/>
          <w:iCs/>
        </w:rPr>
        <w:t xml:space="preserve"> (Samsung) cannot agree with all the revisions</w:t>
      </w:r>
    </w:p>
    <w:p w14:paraId="0B79C987" w14:textId="77777777" w:rsidR="00215093" w:rsidRPr="00EC7660" w:rsidRDefault="00215093" w:rsidP="00215093">
      <w:pPr>
        <w:pStyle w:val="FP"/>
        <w:keepNext/>
        <w:rPr>
          <w:i/>
          <w:iCs/>
        </w:rPr>
      </w:pPr>
      <w:r w:rsidRPr="00EC7660">
        <w:rPr>
          <w:i/>
          <w:iCs/>
        </w:rPr>
        <w:t xml:space="preserve">Haiyang (Huawei) indicates to </w:t>
      </w:r>
      <w:proofErr w:type="spellStart"/>
      <w:r w:rsidRPr="00EC7660">
        <w:rPr>
          <w:i/>
          <w:iCs/>
        </w:rPr>
        <w:t>Dongeun</w:t>
      </w:r>
      <w:proofErr w:type="spellEnd"/>
      <w:r w:rsidRPr="00EC7660">
        <w:rPr>
          <w:i/>
          <w:iCs/>
        </w:rPr>
        <w:t xml:space="preserve"> (Samsung) that r03 is only related to priority, nothing related to the RA</w:t>
      </w:r>
    </w:p>
    <w:p w14:paraId="5A34E4FB" w14:textId="77777777" w:rsidR="00215093" w:rsidRPr="00EC7660" w:rsidRDefault="00215093" w:rsidP="00215093">
      <w:pPr>
        <w:pStyle w:val="FP"/>
        <w:keepNext/>
        <w:rPr>
          <w:i/>
          <w:iCs/>
        </w:rPr>
      </w:pPr>
      <w:proofErr w:type="spellStart"/>
      <w:r w:rsidRPr="00EC7660">
        <w:rPr>
          <w:i/>
          <w:iCs/>
        </w:rPr>
        <w:t>Dongeun</w:t>
      </w:r>
      <w:proofErr w:type="spellEnd"/>
      <w:r w:rsidRPr="00EC7660">
        <w:rPr>
          <w:i/>
          <w:iCs/>
        </w:rPr>
        <w:t xml:space="preserve"> (Samsung) provides reason to disagree with r03</w:t>
      </w:r>
    </w:p>
    <w:p w14:paraId="3A416014" w14:textId="77777777" w:rsidR="00215093" w:rsidRPr="00EC7660" w:rsidRDefault="00215093" w:rsidP="00215093">
      <w:pPr>
        <w:pStyle w:val="FP"/>
        <w:keepNext/>
        <w:rPr>
          <w:i/>
          <w:iCs/>
        </w:rPr>
      </w:pPr>
      <w:r w:rsidRPr="00EC7660">
        <w:rPr>
          <w:i/>
          <w:iCs/>
        </w:rPr>
        <w:t xml:space="preserve">Haiyang (Huawei) responds to </w:t>
      </w:r>
      <w:proofErr w:type="spellStart"/>
      <w:r w:rsidRPr="00EC7660">
        <w:rPr>
          <w:i/>
          <w:iCs/>
        </w:rPr>
        <w:t>Dongeun</w:t>
      </w:r>
      <w:proofErr w:type="spellEnd"/>
      <w:r w:rsidRPr="00EC7660">
        <w:rPr>
          <w:i/>
          <w:iCs/>
        </w:rPr>
        <w:t xml:space="preserve"> (Samsung)</w:t>
      </w:r>
    </w:p>
    <w:p w14:paraId="790FB282" w14:textId="77777777" w:rsidR="00215093" w:rsidRPr="00EC7660" w:rsidRDefault="00215093" w:rsidP="00215093">
      <w:pPr>
        <w:pStyle w:val="FP"/>
        <w:keepNext/>
        <w:rPr>
          <w:i/>
          <w:iCs/>
        </w:rPr>
      </w:pPr>
      <w:r w:rsidRPr="00EC7660">
        <w:rPr>
          <w:i/>
          <w:iCs/>
        </w:rPr>
        <w:t>Peter Hedman (Ericsson) provides clarifications</w:t>
      </w:r>
    </w:p>
    <w:p w14:paraId="6A401DDC" w14:textId="77777777" w:rsidR="00215093" w:rsidRPr="00EC7660" w:rsidRDefault="00215093" w:rsidP="00215093">
      <w:pPr>
        <w:pStyle w:val="FP"/>
        <w:keepNext/>
        <w:rPr>
          <w:i/>
          <w:iCs/>
        </w:rPr>
      </w:pPr>
      <w:proofErr w:type="spellStart"/>
      <w:r w:rsidRPr="00EC7660">
        <w:rPr>
          <w:i/>
          <w:iCs/>
        </w:rPr>
        <w:t>Dongeun</w:t>
      </w:r>
      <w:proofErr w:type="spellEnd"/>
      <w:r w:rsidRPr="00EC7660">
        <w:rPr>
          <w:i/>
          <w:iCs/>
        </w:rPr>
        <w:t xml:space="preserve"> (Samsung) can live with r03 if either 0847 or 0280 are agreed</w:t>
      </w:r>
    </w:p>
    <w:p w14:paraId="38C66BD8" w14:textId="77777777" w:rsidR="00215093" w:rsidRPr="00EC7660" w:rsidRDefault="00215093" w:rsidP="00215093">
      <w:pPr>
        <w:pStyle w:val="FP"/>
        <w:keepNext/>
        <w:rPr>
          <w:i/>
          <w:iCs/>
        </w:rPr>
      </w:pPr>
      <w:r w:rsidRPr="00EC7660">
        <w:rPr>
          <w:i/>
          <w:iCs/>
        </w:rPr>
        <w:t>Peter Hedman (Ericsson) Can accept r00, r01, r02, or with slice prioritization aspects only the r04, i.e. objects to r03, r05, r06, r07.</w:t>
      </w:r>
    </w:p>
    <w:p w14:paraId="2F241F07" w14:textId="77777777" w:rsidR="00215093" w:rsidRPr="00EC7660" w:rsidRDefault="00215093" w:rsidP="00215093">
      <w:pPr>
        <w:pStyle w:val="FP"/>
        <w:keepNext/>
        <w:rPr>
          <w:i/>
          <w:iCs/>
        </w:rPr>
      </w:pPr>
      <w:r w:rsidRPr="00EC7660">
        <w:rPr>
          <w:i/>
          <w:iCs/>
        </w:rPr>
        <w:t>==== 4.X, 5.X, 6.X, 7.X, 8.29, 10.2 (Work Plan) Final Deadline ====</w:t>
      </w:r>
    </w:p>
    <w:p w14:paraId="17C7160E" w14:textId="77777777" w:rsidR="00215093" w:rsidRPr="00EC7660" w:rsidRDefault="00215093" w:rsidP="00215093">
      <w:pPr>
        <w:pStyle w:val="FP"/>
        <w:keepNext/>
        <w:rPr>
          <w:i/>
          <w:iCs/>
        </w:rPr>
      </w:pPr>
      <w:r w:rsidRPr="00EC7660">
        <w:rPr>
          <w:i/>
          <w:iCs/>
        </w:rPr>
        <w:t>Haiyang (Huawei) comments to r04</w:t>
      </w:r>
    </w:p>
    <w:p w14:paraId="4BA5C7A4" w14:textId="77777777" w:rsidR="00215093" w:rsidRPr="00EC7660" w:rsidRDefault="00215093" w:rsidP="00215093">
      <w:pPr>
        <w:pStyle w:val="FP"/>
        <w:keepNext/>
        <w:rPr>
          <w:i/>
          <w:iCs/>
        </w:rPr>
      </w:pPr>
    </w:p>
    <w:p w14:paraId="31E8AD07" w14:textId="77777777" w:rsidR="00215093" w:rsidRPr="00DA12F6" w:rsidRDefault="00215093" w:rsidP="00215093">
      <w:pPr>
        <w:keepNext/>
        <w:rPr>
          <w:rFonts w:cs="Arial"/>
          <w:b/>
        </w:rPr>
      </w:pPr>
      <w:r w:rsidRPr="00DA12F6">
        <w:rPr>
          <w:rFonts w:cs="Arial"/>
          <w:b/>
        </w:rPr>
        <w:t>Discussion and conclusion:</w:t>
      </w:r>
    </w:p>
    <w:p w14:paraId="260C2F18" w14:textId="52BC1D44" w:rsidR="00215093" w:rsidRDefault="00215093" w:rsidP="00215093">
      <w:r>
        <w:t xml:space="preserve">ZTE proposed two options in </w:t>
      </w:r>
      <w:hyperlink r:id="rId10" w:history="1">
        <w:r w:rsidRPr="00496DCC">
          <w:rPr>
            <w:rStyle w:val="Hyperlink"/>
          </w:rPr>
          <w:t>https://www.3gpp.org/ftp/tsg_sa/WG2_Arch/TSGS2_149E_Electronic_2022-02/INBOX/CCs/CC%232_2022-02-18_1330UTC/Slice%20group%20and%20priority.pptx</w:t>
        </w:r>
      </w:hyperlink>
    </w:p>
    <w:p w14:paraId="59515F12" w14:textId="68306366" w:rsidR="00215093" w:rsidRPr="00215093" w:rsidRDefault="00215093" w:rsidP="00215093">
      <w:pPr>
        <w:pStyle w:val="FP"/>
        <w:keepNext/>
        <w:rPr>
          <w:b/>
          <w:bCs/>
        </w:rPr>
      </w:pPr>
      <w:r w:rsidRPr="00215093">
        <w:rPr>
          <w:b/>
          <w:bCs/>
        </w:rPr>
        <w:t>NSASG granularity:</w:t>
      </w:r>
    </w:p>
    <w:p w14:paraId="24B8AF02" w14:textId="77777777" w:rsidR="00215093" w:rsidRPr="00215093" w:rsidRDefault="00215093" w:rsidP="00215093">
      <w:pPr>
        <w:pStyle w:val="FP"/>
        <w:keepNext/>
      </w:pPr>
      <w:r w:rsidRPr="00254152">
        <w:rPr>
          <w:b/>
          <w:bCs/>
        </w:rPr>
        <w:t>Option 1:</w:t>
      </w:r>
      <w:r w:rsidRPr="00215093">
        <w:t xml:space="preserve"> The granularity of NSASG is per TA and the NSASG information in the NAS can include the TA list in which this NSAG is valid.</w:t>
      </w:r>
    </w:p>
    <w:p w14:paraId="611EF75E" w14:textId="552C6F5A" w:rsidR="00215093" w:rsidRPr="00215093" w:rsidRDefault="00215093" w:rsidP="00215093">
      <w:pPr>
        <w:pStyle w:val="FP"/>
        <w:keepNext/>
      </w:pPr>
      <w:r w:rsidRPr="00215093">
        <w:tab/>
        <w:t>847r02(501 CR) + 918(502 CR) + 1030r03(LS out)</w:t>
      </w:r>
    </w:p>
    <w:p w14:paraId="1C470076" w14:textId="77777777" w:rsidR="00215093" w:rsidRPr="00215093" w:rsidRDefault="00215093" w:rsidP="00215093">
      <w:pPr>
        <w:pStyle w:val="FP"/>
        <w:keepNext/>
      </w:pPr>
      <w:r w:rsidRPr="00254152">
        <w:rPr>
          <w:b/>
          <w:bCs/>
        </w:rPr>
        <w:t>Option 2:</w:t>
      </w:r>
      <w:r w:rsidRPr="00215093">
        <w:t xml:space="preserve"> The granularity of NSASG is per PLMN.</w:t>
      </w:r>
    </w:p>
    <w:p w14:paraId="66148EBE" w14:textId="5C1E9500" w:rsidR="00215093" w:rsidRPr="00215093" w:rsidRDefault="00215093" w:rsidP="00215093">
      <w:pPr>
        <w:pStyle w:val="FP"/>
        <w:keepNext/>
      </w:pPr>
      <w:r w:rsidRPr="00215093">
        <w:tab/>
        <w:t>280r03(501 CR) +281r02(502 CR) +1030r06(LS Out)</w:t>
      </w:r>
    </w:p>
    <w:p w14:paraId="23621D7E" w14:textId="362289FD" w:rsidR="00215093" w:rsidRPr="00215093" w:rsidRDefault="00215093" w:rsidP="00215093">
      <w:pPr>
        <w:pStyle w:val="FP"/>
        <w:keepNext/>
      </w:pPr>
    </w:p>
    <w:p w14:paraId="46861F24" w14:textId="55954EF1" w:rsidR="00B2765E" w:rsidRDefault="00B2765E" w:rsidP="00B2765E">
      <w:r w:rsidRPr="00B2765E">
        <w:rPr>
          <w:b/>
          <w:bCs/>
        </w:rPr>
        <w:t>Objections to Option 1:</w:t>
      </w:r>
      <w:r>
        <w:tab/>
        <w:t>5</w:t>
      </w:r>
      <w:r>
        <w:tab/>
        <w:t>Deutsche Telekom, Ericsson, MediaTek, Huawei, OPPO.</w:t>
      </w:r>
    </w:p>
    <w:p w14:paraId="11A3D6EB" w14:textId="3308AB1D" w:rsidR="00B2765E" w:rsidRDefault="00B2765E" w:rsidP="00B2765E">
      <w:r w:rsidRPr="00B2765E">
        <w:rPr>
          <w:b/>
          <w:bCs/>
        </w:rPr>
        <w:t xml:space="preserve">Objections to Option </w:t>
      </w:r>
      <w:r>
        <w:rPr>
          <w:b/>
          <w:bCs/>
        </w:rPr>
        <w:t>2</w:t>
      </w:r>
      <w:r w:rsidRPr="00B2765E">
        <w:rPr>
          <w:b/>
          <w:bCs/>
        </w:rPr>
        <w:t>:</w:t>
      </w:r>
      <w:r>
        <w:tab/>
        <w:t>2</w:t>
      </w:r>
      <w:r>
        <w:tab/>
        <w:t>Nokia, Verizon</w:t>
      </w:r>
    </w:p>
    <w:p w14:paraId="2EADCEDF" w14:textId="7C90033C" w:rsidR="00215093" w:rsidRDefault="00B2765E" w:rsidP="00215093">
      <w:r>
        <w:t xml:space="preserve">Deutsche Telekom commented that without accepting adding network control, this cannot be accepted. </w:t>
      </w:r>
    </w:p>
    <w:p w14:paraId="7CDFBD7D" w14:textId="77777777" w:rsidR="0052326D" w:rsidRDefault="00254152" w:rsidP="00254152">
      <w:r>
        <w:t>China Mobile asked whether further discussion can be held for Slicing issues until Deadline 2 and only establish a working agreement if necessary.</w:t>
      </w:r>
    </w:p>
    <w:p w14:paraId="18E1A13B" w14:textId="7483BC67" w:rsidR="00254152" w:rsidRDefault="00254152" w:rsidP="00254152">
      <w:r w:rsidRPr="0052326D">
        <w:rPr>
          <w:b/>
          <w:bCs/>
        </w:rPr>
        <w:t>The following documents were re-allocated to agenda item 8.28 for further discussion.</w:t>
      </w:r>
    </w:p>
    <w:p w14:paraId="4BB74F6F" w14:textId="77777777" w:rsidR="0052326D" w:rsidRPr="0052326D" w:rsidRDefault="0052326D" w:rsidP="0052326D">
      <w:pPr>
        <w:keepNext/>
        <w:pBdr>
          <w:top w:val="single" w:sz="4" w:space="1" w:color="auto"/>
        </w:pBdr>
      </w:pPr>
      <w:r>
        <w:rPr>
          <w:color w:val="0000FF"/>
        </w:rPr>
        <w:lastRenderedPageBreak/>
        <w:t>TD S2</w:t>
      </w:r>
      <w:r>
        <w:rPr>
          <w:color w:val="0000FF"/>
        </w:rPr>
        <w:noBreakHyphen/>
        <w:t>2200508</w:t>
      </w:r>
      <w:r>
        <w:t xml:space="preserve"> (CR) 23.501 CR3317R2: Enabling slice priority and slice groups for RRM purposes (Source: Ericsson, China Mobile)</w:t>
      </w:r>
    </w:p>
    <w:p w14:paraId="12C3BBB5" w14:textId="77777777" w:rsidR="00254152" w:rsidRDefault="00254152" w:rsidP="00254152">
      <w:pPr>
        <w:keepNext/>
        <w:pBdr>
          <w:top w:val="single" w:sz="4" w:space="1" w:color="auto"/>
        </w:pBdr>
      </w:pPr>
      <w:r>
        <w:rPr>
          <w:color w:val="0000FF"/>
        </w:rPr>
        <w:t>TD S2</w:t>
      </w:r>
      <w:r>
        <w:rPr>
          <w:color w:val="0000FF"/>
        </w:rPr>
        <w:noBreakHyphen/>
        <w:t>2200847</w:t>
      </w:r>
      <w:r>
        <w:t xml:space="preserve"> (CR) 23.501 CR3539: Enabling configuration of Network Slice AS Groups (Source: Nokia, Nokia Shanghai Bell)</w:t>
      </w:r>
    </w:p>
    <w:p w14:paraId="7A04C9DE" w14:textId="77777777" w:rsidR="00254152" w:rsidRDefault="00254152" w:rsidP="00254152">
      <w:pPr>
        <w:keepNext/>
        <w:pBdr>
          <w:top w:val="single" w:sz="4" w:space="1" w:color="auto"/>
        </w:pBdr>
      </w:pPr>
      <w:r>
        <w:rPr>
          <w:color w:val="0000FF"/>
        </w:rPr>
        <w:t>TD S2</w:t>
      </w:r>
      <w:r>
        <w:rPr>
          <w:color w:val="0000FF"/>
        </w:rPr>
        <w:noBreakHyphen/>
        <w:t>2200918</w:t>
      </w:r>
      <w:r>
        <w:t xml:space="preserve"> (CR) 23.502 CR3300R1: Enabling configuration of Network Slice AS Groups (Source: Nokia, Nokia Shanghai Bell)</w:t>
      </w:r>
    </w:p>
    <w:p w14:paraId="14505621" w14:textId="77777777" w:rsidR="00254152" w:rsidRDefault="00254152" w:rsidP="00254152">
      <w:pPr>
        <w:keepNext/>
        <w:pBdr>
          <w:top w:val="single" w:sz="4" w:space="1" w:color="auto"/>
        </w:pBdr>
      </w:pPr>
      <w:r>
        <w:rPr>
          <w:color w:val="0000FF"/>
        </w:rPr>
        <w:t>TD S2</w:t>
      </w:r>
      <w:r>
        <w:rPr>
          <w:color w:val="0000FF"/>
        </w:rPr>
        <w:noBreakHyphen/>
        <w:t>2200280</w:t>
      </w:r>
      <w:r>
        <w:t xml:space="preserve"> (CR) 23.501 CR3482: Enabling Network Slice Access Stratum groups (Source: Huawei, </w:t>
      </w:r>
      <w:proofErr w:type="spellStart"/>
      <w:r>
        <w:t>HiSilicon</w:t>
      </w:r>
      <w:proofErr w:type="spellEnd"/>
      <w:r>
        <w:t>)</w:t>
      </w:r>
    </w:p>
    <w:p w14:paraId="6904E509" w14:textId="77777777" w:rsidR="00254152" w:rsidRDefault="00254152" w:rsidP="00254152">
      <w:pPr>
        <w:keepNext/>
        <w:pBdr>
          <w:top w:val="single" w:sz="4" w:space="1" w:color="auto"/>
        </w:pBdr>
      </w:pPr>
      <w:r>
        <w:rPr>
          <w:color w:val="0000FF"/>
        </w:rPr>
        <w:t>TD S2</w:t>
      </w:r>
      <w:r>
        <w:rPr>
          <w:color w:val="0000FF"/>
        </w:rPr>
        <w:noBreakHyphen/>
        <w:t>2200281</w:t>
      </w:r>
      <w:r>
        <w:t xml:space="preserve"> (CR) 23.502 CR3334: Enabling Network Slice </w:t>
      </w:r>
      <w:proofErr w:type="spellStart"/>
      <w:r>
        <w:t>Acess</w:t>
      </w:r>
      <w:proofErr w:type="spellEnd"/>
      <w:r>
        <w:t xml:space="preserve"> stratum group (Source: Huawei, </w:t>
      </w:r>
      <w:proofErr w:type="spellStart"/>
      <w:r>
        <w:t>HiSilicon</w:t>
      </w:r>
      <w:proofErr w:type="spellEnd"/>
      <w:r>
        <w:t>)</w:t>
      </w:r>
    </w:p>
    <w:p w14:paraId="0731B5A4" w14:textId="77777777" w:rsidR="0052326D" w:rsidRDefault="0052326D" w:rsidP="0052326D"/>
    <w:p w14:paraId="59BE66FF" w14:textId="0381D155" w:rsidR="00B2765E" w:rsidRDefault="00B2765E" w:rsidP="00156FB0">
      <w:pPr>
        <w:pBdr>
          <w:top w:val="single" w:sz="4" w:space="1" w:color="auto"/>
        </w:pBdr>
      </w:pPr>
      <w:r>
        <w:rPr>
          <w:color w:val="0000FF"/>
        </w:rPr>
        <w:t>TD S2</w:t>
      </w:r>
      <w:r>
        <w:rPr>
          <w:color w:val="0000FF"/>
        </w:rPr>
        <w:noBreakHyphen/>
        <w:t>2201030</w:t>
      </w:r>
      <w:r>
        <w:t xml:space="preserve"> (LS OUT) [DRAFT] Reply LS on Slice list and priority information for cell reselection (Source: ZTE)</w:t>
      </w:r>
    </w:p>
    <w:p w14:paraId="4838CD93" w14:textId="77777777" w:rsidR="00156FB0" w:rsidRPr="00DA12F6" w:rsidRDefault="00156FB0" w:rsidP="00156FB0">
      <w:pPr>
        <w:keepNext/>
        <w:rPr>
          <w:rFonts w:cs="Arial"/>
          <w:b/>
        </w:rPr>
      </w:pPr>
      <w:r w:rsidRPr="00DA12F6">
        <w:rPr>
          <w:rFonts w:cs="Arial"/>
          <w:b/>
        </w:rPr>
        <w:t>Discussion and conclusion:</w:t>
      </w:r>
    </w:p>
    <w:p w14:paraId="35DD3D34" w14:textId="564F7A50" w:rsidR="00B2765E" w:rsidRDefault="00156FB0" w:rsidP="00215093">
      <w:r>
        <w:t xml:space="preserve">MediaTek commented that RAN WG2 should be informed </w:t>
      </w:r>
      <w:r w:rsidR="0052326D">
        <w:t>even if there is</w:t>
      </w:r>
      <w:r>
        <w:t xml:space="preserve"> no consensus on this</w:t>
      </w:r>
      <w:r w:rsidR="0052326D">
        <w:t>,</w:t>
      </w:r>
      <w:r>
        <w:t xml:space="preserve"> as they are writing corresponding CRs for this. </w:t>
      </w:r>
      <w:r w:rsidR="0052326D" w:rsidRPr="0052326D">
        <w:rPr>
          <w:b/>
          <w:bCs/>
        </w:rPr>
        <w:t>This was moved to agenda item 8.28 for further discussion.</w:t>
      </w:r>
    </w:p>
    <w:p w14:paraId="7D658AE2" w14:textId="77777777" w:rsidR="00254152" w:rsidRDefault="00254152" w:rsidP="00215093"/>
    <w:p w14:paraId="01917CB9" w14:textId="77777777" w:rsidR="00C74EBB" w:rsidRDefault="00C74EBB" w:rsidP="00C74EBB">
      <w:pPr>
        <w:keepNext/>
        <w:pBdr>
          <w:top w:val="single" w:sz="4" w:space="1" w:color="auto"/>
        </w:pBdr>
      </w:pPr>
      <w:r>
        <w:rPr>
          <w:color w:val="0000FF"/>
        </w:rPr>
        <w:t>TD S2</w:t>
      </w:r>
      <w:r>
        <w:rPr>
          <w:color w:val="0000FF"/>
        </w:rPr>
        <w:noBreakHyphen/>
        <w:t>2200012</w:t>
      </w:r>
      <w:r>
        <w:t xml:space="preserve"> (LS In) LS on Slice list and priority information for cell reselection (Source: CT WG1)</w:t>
      </w:r>
    </w:p>
    <w:p w14:paraId="456A8066" w14:textId="77777777" w:rsidR="00C74EBB" w:rsidRPr="00865D8C" w:rsidRDefault="00C74EBB" w:rsidP="00C74EBB">
      <w:pPr>
        <w:pStyle w:val="FP"/>
        <w:keepNext/>
        <w:rPr>
          <w:b/>
          <w:bCs/>
          <w:i/>
          <w:iCs/>
        </w:rPr>
      </w:pPr>
      <w:r>
        <w:rPr>
          <w:b/>
          <w:bCs/>
          <w:i/>
          <w:iCs/>
        </w:rPr>
        <w:t>C</w:t>
      </w:r>
      <w:r w:rsidRPr="00865D8C">
        <w:rPr>
          <w:b/>
          <w:bCs/>
          <w:i/>
          <w:iCs/>
        </w:rPr>
        <w:t>omment:</w:t>
      </w:r>
    </w:p>
    <w:p w14:paraId="21CCB5EE" w14:textId="77777777" w:rsidR="00C74EBB" w:rsidRPr="00EC7660" w:rsidRDefault="00C74EBB" w:rsidP="00C74EBB">
      <w:pPr>
        <w:pStyle w:val="FP"/>
        <w:keepNext/>
        <w:rPr>
          <w:i/>
          <w:iCs/>
        </w:rPr>
      </w:pPr>
      <w:r>
        <w:rPr>
          <w:i/>
          <w:iCs/>
        </w:rPr>
        <w:t xml:space="preserve">Revision of Postponed </w:t>
      </w:r>
      <w:r w:rsidRPr="00A453DE">
        <w:rPr>
          <w:i/>
          <w:iCs/>
          <w:color w:val="0000FF"/>
        </w:rPr>
        <w:t>S2-2108280</w:t>
      </w:r>
      <w:r>
        <w:rPr>
          <w:i/>
          <w:iCs/>
        </w:rPr>
        <w:t xml:space="preserve"> from S2#148E.</w:t>
      </w:r>
    </w:p>
    <w:p w14:paraId="456C277A" w14:textId="77777777" w:rsidR="00C74EBB" w:rsidRPr="00EC7660" w:rsidRDefault="00C74EBB" w:rsidP="00C74EBB">
      <w:pPr>
        <w:pStyle w:val="FP"/>
        <w:keepNext/>
        <w:rPr>
          <w:i/>
          <w:iCs/>
        </w:rPr>
      </w:pPr>
    </w:p>
    <w:p w14:paraId="6133601D" w14:textId="77777777" w:rsidR="00C74EBB" w:rsidRPr="00DA12F6" w:rsidRDefault="00C74EBB" w:rsidP="00C74EBB">
      <w:pPr>
        <w:keepNext/>
        <w:rPr>
          <w:rFonts w:cs="Arial"/>
          <w:b/>
        </w:rPr>
      </w:pPr>
      <w:r w:rsidRPr="00DA12F6">
        <w:rPr>
          <w:rFonts w:cs="Arial"/>
          <w:b/>
        </w:rPr>
        <w:t>Discussion and conclusion:</w:t>
      </w:r>
    </w:p>
    <w:p w14:paraId="0C2FF37C" w14:textId="77777777" w:rsidR="00C74EBB" w:rsidRDefault="00C74EBB" w:rsidP="00C74EBB">
      <w:r w:rsidRPr="00270102">
        <w:t>CC#2: Moved back to Agenda item 8.28</w:t>
      </w:r>
      <w:r>
        <w:t>.</w:t>
      </w:r>
    </w:p>
    <w:p w14:paraId="61410D67" w14:textId="77777777" w:rsidR="00C74EBB" w:rsidRDefault="00C74EBB" w:rsidP="00C74EBB"/>
    <w:p w14:paraId="4F6B3ADF" w14:textId="77777777" w:rsidR="00C7630F" w:rsidRDefault="00C7630F" w:rsidP="00C7630F">
      <w:pPr>
        <w:keepNext/>
        <w:pBdr>
          <w:top w:val="single" w:sz="4" w:space="1" w:color="auto"/>
        </w:pBdr>
      </w:pPr>
      <w:r>
        <w:rPr>
          <w:color w:val="0000FF"/>
        </w:rPr>
        <w:t>TD S2</w:t>
      </w:r>
      <w:r>
        <w:rPr>
          <w:color w:val="0000FF"/>
        </w:rPr>
        <w:noBreakHyphen/>
        <w:t>2200017</w:t>
      </w:r>
      <w:r>
        <w:t xml:space="preserve"> (LS In) Reply LS on Slice list and priority information for cell reselection (Source: RAN WG2)</w:t>
      </w:r>
    </w:p>
    <w:p w14:paraId="5FBE60E4" w14:textId="77777777" w:rsidR="00C7630F" w:rsidRPr="00865D8C" w:rsidRDefault="00C7630F" w:rsidP="00C7630F">
      <w:pPr>
        <w:pStyle w:val="FP"/>
        <w:keepNext/>
        <w:rPr>
          <w:b/>
          <w:bCs/>
          <w:i/>
          <w:iCs/>
        </w:rPr>
      </w:pPr>
      <w:r>
        <w:rPr>
          <w:b/>
          <w:bCs/>
          <w:i/>
          <w:iCs/>
        </w:rPr>
        <w:t>C</w:t>
      </w:r>
      <w:r w:rsidRPr="00865D8C">
        <w:rPr>
          <w:b/>
          <w:bCs/>
          <w:i/>
          <w:iCs/>
        </w:rPr>
        <w:t>omment:</w:t>
      </w:r>
    </w:p>
    <w:p w14:paraId="2597E98A" w14:textId="77777777" w:rsidR="00C7630F" w:rsidRPr="00EC7660" w:rsidRDefault="00C7630F" w:rsidP="00C7630F">
      <w:pPr>
        <w:pStyle w:val="FP"/>
        <w:keepNext/>
        <w:rPr>
          <w:i/>
          <w:iCs/>
        </w:rPr>
      </w:pPr>
      <w:r>
        <w:rPr>
          <w:i/>
          <w:iCs/>
        </w:rPr>
        <w:t xml:space="preserve">Revision of Postponed </w:t>
      </w:r>
      <w:r w:rsidRPr="00A453DE">
        <w:rPr>
          <w:i/>
          <w:iCs/>
          <w:color w:val="0000FF"/>
        </w:rPr>
        <w:t>S2-2108996</w:t>
      </w:r>
      <w:r>
        <w:rPr>
          <w:i/>
          <w:iCs/>
        </w:rPr>
        <w:t xml:space="preserve"> from S2#148E. Response drafted in </w:t>
      </w:r>
      <w:r w:rsidRPr="00A453DE">
        <w:rPr>
          <w:i/>
          <w:iCs/>
          <w:color w:val="0000FF"/>
        </w:rPr>
        <w:t>S2-2201030</w:t>
      </w:r>
      <w:r>
        <w:rPr>
          <w:i/>
          <w:iCs/>
        </w:rPr>
        <w:t>.</w:t>
      </w:r>
    </w:p>
    <w:p w14:paraId="4FE71D63" w14:textId="77777777" w:rsidR="00C7630F" w:rsidRPr="00EC7660" w:rsidRDefault="00C7630F" w:rsidP="00C7630F">
      <w:pPr>
        <w:pStyle w:val="FP"/>
        <w:keepNext/>
        <w:rPr>
          <w:i/>
          <w:iCs/>
        </w:rPr>
      </w:pPr>
    </w:p>
    <w:p w14:paraId="705F3907" w14:textId="77777777" w:rsidR="00C7630F" w:rsidRPr="00DA12F6" w:rsidRDefault="00C7630F" w:rsidP="00C7630F">
      <w:pPr>
        <w:keepNext/>
        <w:rPr>
          <w:rFonts w:cs="Arial"/>
          <w:b/>
        </w:rPr>
      </w:pPr>
      <w:r w:rsidRPr="00DA12F6">
        <w:rPr>
          <w:rFonts w:cs="Arial"/>
          <w:b/>
        </w:rPr>
        <w:t>Discussion and conclusion:</w:t>
      </w:r>
    </w:p>
    <w:p w14:paraId="101BA820" w14:textId="77777777" w:rsidR="00C7630F" w:rsidRDefault="00C7630F" w:rsidP="00C7630F">
      <w:r w:rsidRPr="00270102">
        <w:t>CC#2: Moved back to Agenda item 8.28</w:t>
      </w:r>
      <w:r>
        <w:t>.</w:t>
      </w:r>
    </w:p>
    <w:p w14:paraId="100D7A5E" w14:textId="77777777" w:rsidR="00C7630F" w:rsidRDefault="00C7630F" w:rsidP="00C7630F"/>
    <w:p w14:paraId="5C848883" w14:textId="77777777" w:rsidR="00156FB0" w:rsidRDefault="00156FB0" w:rsidP="00156FB0">
      <w:pPr>
        <w:keepNext/>
        <w:pBdr>
          <w:top w:val="single" w:sz="4" w:space="1" w:color="auto"/>
        </w:pBdr>
      </w:pPr>
      <w:r>
        <w:rPr>
          <w:color w:val="0000FF"/>
        </w:rPr>
        <w:lastRenderedPageBreak/>
        <w:t>TD S2</w:t>
      </w:r>
      <w:r>
        <w:rPr>
          <w:color w:val="0000FF"/>
        </w:rPr>
        <w:noBreakHyphen/>
        <w:t>2201267</w:t>
      </w:r>
      <w:r>
        <w:t xml:space="preserve"> (LS OUT) [DRAFT] Reply LS on alternative IMSI for MUSIM (Source: SA WG2)</w:t>
      </w:r>
    </w:p>
    <w:p w14:paraId="6375F496" w14:textId="77777777" w:rsidR="00156FB0" w:rsidRPr="00865D8C" w:rsidRDefault="00156FB0" w:rsidP="00156FB0">
      <w:pPr>
        <w:pStyle w:val="FP"/>
        <w:keepNext/>
        <w:rPr>
          <w:b/>
          <w:bCs/>
          <w:i/>
          <w:iCs/>
        </w:rPr>
      </w:pPr>
      <w:r w:rsidRPr="00865D8C">
        <w:rPr>
          <w:b/>
          <w:bCs/>
          <w:i/>
          <w:iCs/>
        </w:rPr>
        <w:t>e-mail comments:</w:t>
      </w:r>
    </w:p>
    <w:p w14:paraId="3F350704" w14:textId="77777777" w:rsidR="00156FB0" w:rsidRPr="00EC7660" w:rsidRDefault="00156FB0" w:rsidP="00156FB0">
      <w:pPr>
        <w:pStyle w:val="FP"/>
        <w:keepNext/>
        <w:rPr>
          <w:i/>
          <w:iCs/>
        </w:rPr>
      </w:pPr>
      <w:r w:rsidRPr="00EC7660">
        <w:rPr>
          <w:i/>
          <w:iCs/>
        </w:rPr>
        <w:t xml:space="preserve">Lars (Sony) provides original version for the new </w:t>
      </w:r>
      <w:proofErr w:type="spellStart"/>
      <w:r w:rsidRPr="00EC7660">
        <w:rPr>
          <w:i/>
          <w:iCs/>
        </w:rPr>
        <w:t>tdoc</w:t>
      </w:r>
      <w:proofErr w:type="spellEnd"/>
      <w:r w:rsidRPr="00EC7660">
        <w:rPr>
          <w:i/>
          <w:iCs/>
        </w:rPr>
        <w:t xml:space="preserve"> number received during CC#1</w:t>
      </w:r>
    </w:p>
    <w:p w14:paraId="705B0D33" w14:textId="77777777" w:rsidR="00156FB0" w:rsidRPr="00EC7660" w:rsidRDefault="00156FB0" w:rsidP="00156FB0">
      <w:pPr>
        <w:pStyle w:val="FP"/>
        <w:keepNext/>
        <w:rPr>
          <w:i/>
          <w:iCs/>
        </w:rPr>
      </w:pPr>
      <w:r w:rsidRPr="00EC7660">
        <w:rPr>
          <w:i/>
          <w:iCs/>
        </w:rPr>
        <w:t>Steve (Huawei) provides r01</w:t>
      </w:r>
    </w:p>
    <w:p w14:paraId="70165B2E" w14:textId="77777777" w:rsidR="00156FB0" w:rsidRPr="00EC7660" w:rsidRDefault="00156FB0" w:rsidP="00156FB0">
      <w:pPr>
        <w:pStyle w:val="FP"/>
        <w:keepNext/>
        <w:rPr>
          <w:i/>
          <w:iCs/>
        </w:rPr>
      </w:pPr>
      <w:r w:rsidRPr="00EC7660">
        <w:rPr>
          <w:i/>
          <w:iCs/>
        </w:rPr>
        <w:t>Lars (Sony) provides r02</w:t>
      </w:r>
    </w:p>
    <w:p w14:paraId="24B4E514" w14:textId="77777777" w:rsidR="00156FB0" w:rsidRPr="00EC7660" w:rsidRDefault="00156FB0" w:rsidP="00156FB0">
      <w:pPr>
        <w:pStyle w:val="FP"/>
        <w:keepNext/>
        <w:rPr>
          <w:i/>
          <w:iCs/>
        </w:rPr>
      </w:pPr>
      <w:r w:rsidRPr="00EC7660">
        <w:rPr>
          <w:i/>
          <w:iCs/>
        </w:rPr>
        <w:t>Alessio(Nokia)) provides r03</w:t>
      </w:r>
    </w:p>
    <w:p w14:paraId="4AC5035C" w14:textId="77777777" w:rsidR="00156FB0" w:rsidRPr="00EC7660" w:rsidRDefault="00156FB0" w:rsidP="00156FB0">
      <w:pPr>
        <w:pStyle w:val="FP"/>
        <w:keepNext/>
        <w:rPr>
          <w:i/>
          <w:iCs/>
        </w:rPr>
      </w:pPr>
      <w:r w:rsidRPr="00EC7660">
        <w:rPr>
          <w:i/>
          <w:iCs/>
        </w:rPr>
        <w:t>Steve (Huawei) comments</w:t>
      </w:r>
    </w:p>
    <w:p w14:paraId="031ECB20" w14:textId="77777777" w:rsidR="00156FB0" w:rsidRPr="00EC7660" w:rsidRDefault="00156FB0" w:rsidP="00156FB0">
      <w:pPr>
        <w:pStyle w:val="FP"/>
        <w:keepNext/>
        <w:rPr>
          <w:i/>
          <w:iCs/>
        </w:rPr>
      </w:pPr>
      <w:r w:rsidRPr="00EC7660">
        <w:rPr>
          <w:i/>
          <w:iCs/>
        </w:rPr>
        <w:t>Lars (Sony) provides r04</w:t>
      </w:r>
    </w:p>
    <w:p w14:paraId="4F6330EA" w14:textId="77777777" w:rsidR="00156FB0" w:rsidRPr="00EC7660" w:rsidRDefault="00156FB0" w:rsidP="00156FB0">
      <w:pPr>
        <w:pStyle w:val="FP"/>
        <w:keepNext/>
        <w:rPr>
          <w:i/>
          <w:iCs/>
        </w:rPr>
      </w:pPr>
      <w:r w:rsidRPr="00EC7660">
        <w:rPr>
          <w:i/>
          <w:iCs/>
        </w:rPr>
        <w:t>Steve (Huawei) provides r05</w:t>
      </w:r>
    </w:p>
    <w:p w14:paraId="2B5853E2" w14:textId="77777777" w:rsidR="00156FB0" w:rsidRPr="00EC7660" w:rsidRDefault="00156FB0" w:rsidP="00156FB0">
      <w:pPr>
        <w:pStyle w:val="FP"/>
        <w:keepNext/>
        <w:rPr>
          <w:i/>
          <w:iCs/>
        </w:rPr>
      </w:pPr>
      <w:r w:rsidRPr="00EC7660">
        <w:rPr>
          <w:i/>
          <w:iCs/>
        </w:rPr>
        <w:t>Lars (Sony) provides r06</w:t>
      </w:r>
    </w:p>
    <w:p w14:paraId="7696CB88" w14:textId="77777777" w:rsidR="00156FB0" w:rsidRPr="00EC7660" w:rsidRDefault="00156FB0" w:rsidP="00156FB0">
      <w:pPr>
        <w:pStyle w:val="FP"/>
        <w:keepNext/>
        <w:rPr>
          <w:i/>
          <w:iCs/>
        </w:rPr>
      </w:pPr>
      <w:proofErr w:type="spellStart"/>
      <w:r w:rsidRPr="00EC7660">
        <w:rPr>
          <w:i/>
          <w:iCs/>
        </w:rPr>
        <w:t>alessio</w:t>
      </w:r>
      <w:proofErr w:type="spellEnd"/>
      <w:r w:rsidRPr="00EC7660">
        <w:rPr>
          <w:i/>
          <w:iCs/>
        </w:rPr>
        <w:t>(Nokia) prefers r03</w:t>
      </w:r>
    </w:p>
    <w:p w14:paraId="120B16B9" w14:textId="77777777" w:rsidR="00156FB0" w:rsidRPr="00EC7660" w:rsidRDefault="00156FB0" w:rsidP="00156FB0">
      <w:pPr>
        <w:pStyle w:val="FP"/>
        <w:keepNext/>
        <w:rPr>
          <w:i/>
          <w:iCs/>
        </w:rPr>
      </w:pPr>
      <w:proofErr w:type="spellStart"/>
      <w:r w:rsidRPr="00EC7660">
        <w:rPr>
          <w:i/>
          <w:iCs/>
        </w:rPr>
        <w:t>alessio</w:t>
      </w:r>
      <w:proofErr w:type="spellEnd"/>
      <w:r w:rsidRPr="00EC7660">
        <w:rPr>
          <w:i/>
          <w:iCs/>
        </w:rPr>
        <w:t>(Nokia) cannot accept any version than r03.</w:t>
      </w:r>
    </w:p>
    <w:p w14:paraId="4E73637D" w14:textId="77777777" w:rsidR="00156FB0" w:rsidRPr="00EC7660" w:rsidRDefault="00156FB0" w:rsidP="00156FB0">
      <w:pPr>
        <w:pStyle w:val="FP"/>
        <w:keepNext/>
        <w:rPr>
          <w:i/>
          <w:iCs/>
        </w:rPr>
      </w:pPr>
      <w:r w:rsidRPr="00EC7660">
        <w:rPr>
          <w:i/>
          <w:iCs/>
        </w:rPr>
        <w:t>Steve (Huawei) r03 does not provide the whole picture and unnecessarily constrains RAN2 - it becomes pointless.</w:t>
      </w:r>
    </w:p>
    <w:p w14:paraId="3BBC99A9" w14:textId="77777777" w:rsidR="00156FB0" w:rsidRPr="00EC7660" w:rsidRDefault="00156FB0" w:rsidP="00156FB0">
      <w:pPr>
        <w:pStyle w:val="FP"/>
        <w:keepNext/>
        <w:rPr>
          <w:i/>
          <w:iCs/>
        </w:rPr>
      </w:pPr>
      <w:r w:rsidRPr="00EC7660">
        <w:rPr>
          <w:i/>
          <w:iCs/>
        </w:rPr>
        <w:t>==== 4.X, 5.X, 6.X, 7.X, 8.29, 10.2 (Work Plan) Revisions Deadline ====</w:t>
      </w:r>
    </w:p>
    <w:p w14:paraId="4D5FCDC6" w14:textId="77777777" w:rsidR="00156FB0" w:rsidRPr="00EC7660" w:rsidRDefault="00156FB0" w:rsidP="00156FB0">
      <w:pPr>
        <w:pStyle w:val="FP"/>
        <w:keepNext/>
        <w:rPr>
          <w:i/>
          <w:iCs/>
        </w:rPr>
      </w:pPr>
      <w:r w:rsidRPr="00EC7660">
        <w:rPr>
          <w:i/>
          <w:iCs/>
        </w:rPr>
        <w:t>Saso (Intel) proposes to agree r06 and to consider 0146 merged into 1267.</w:t>
      </w:r>
    </w:p>
    <w:p w14:paraId="6F65F58D" w14:textId="77777777" w:rsidR="00156FB0" w:rsidRPr="00EC7660" w:rsidRDefault="00156FB0" w:rsidP="00156FB0">
      <w:pPr>
        <w:pStyle w:val="FP"/>
        <w:keepNext/>
        <w:rPr>
          <w:i/>
          <w:iCs/>
        </w:rPr>
      </w:pPr>
      <w:r w:rsidRPr="00EC7660">
        <w:rPr>
          <w:i/>
          <w:iCs/>
        </w:rPr>
        <w:t>Lars (Sony) proposes to agree r06.</w:t>
      </w:r>
    </w:p>
    <w:p w14:paraId="358A0D25" w14:textId="77777777" w:rsidR="00156FB0" w:rsidRPr="00EC7660" w:rsidRDefault="00156FB0" w:rsidP="00156FB0">
      <w:pPr>
        <w:pStyle w:val="FP"/>
        <w:keepNext/>
        <w:rPr>
          <w:i/>
          <w:iCs/>
        </w:rPr>
      </w:pPr>
      <w:r w:rsidRPr="00EC7660">
        <w:rPr>
          <w:i/>
          <w:iCs/>
        </w:rPr>
        <w:t>Steve (Huawei) can live with r06</w:t>
      </w:r>
    </w:p>
    <w:p w14:paraId="0C272614" w14:textId="77777777" w:rsidR="00156FB0" w:rsidRPr="00EC7660" w:rsidRDefault="00156FB0" w:rsidP="00156FB0">
      <w:pPr>
        <w:pStyle w:val="FP"/>
        <w:keepNext/>
        <w:rPr>
          <w:i/>
          <w:iCs/>
        </w:rPr>
      </w:pPr>
      <w:r w:rsidRPr="00EC7660">
        <w:rPr>
          <w:i/>
          <w:iCs/>
        </w:rPr>
        <w:t xml:space="preserve">Xiaowan(vivo) comment r06 since it doesn't reply RAN2's request in the LS in </w:t>
      </w:r>
      <w:r w:rsidRPr="00EC7660">
        <w:rPr>
          <w:i/>
          <w:iCs/>
          <w:color w:val="0000FF"/>
        </w:rPr>
        <w:t>TD S2</w:t>
      </w:r>
      <w:r w:rsidRPr="00EC7660">
        <w:rPr>
          <w:i/>
          <w:iCs/>
          <w:color w:val="0000FF"/>
        </w:rPr>
        <w:noBreakHyphen/>
        <w:t>2201252</w:t>
      </w:r>
    </w:p>
    <w:p w14:paraId="54EC7461" w14:textId="77777777" w:rsidR="00156FB0" w:rsidRPr="00EC7660" w:rsidRDefault="00156FB0" w:rsidP="00156FB0">
      <w:pPr>
        <w:pStyle w:val="FP"/>
        <w:keepNext/>
        <w:rPr>
          <w:i/>
          <w:iCs/>
        </w:rPr>
      </w:pPr>
      <w:r w:rsidRPr="00EC7660">
        <w:rPr>
          <w:i/>
          <w:iCs/>
        </w:rPr>
        <w:t>Alessio(Nokia) proposes the way forward based on a small change to r06.</w:t>
      </w:r>
    </w:p>
    <w:p w14:paraId="0E39800A" w14:textId="77777777" w:rsidR="00156FB0" w:rsidRPr="00EC7660" w:rsidRDefault="00156FB0" w:rsidP="00156FB0">
      <w:pPr>
        <w:pStyle w:val="FP"/>
        <w:keepNext/>
        <w:rPr>
          <w:i/>
          <w:iCs/>
        </w:rPr>
      </w:pPr>
      <w:r w:rsidRPr="00EC7660">
        <w:rPr>
          <w:i/>
          <w:iCs/>
        </w:rPr>
        <w:t>Xiaowan(vivo) disagrees r06. If we cannot make decision this meeting to choose 1) ask RAN2 to follow SA2(23.401) or 2) SA2 follow RAN2(36.304); I request to postpone LS reply and continue the discussion next meeting.</w:t>
      </w:r>
    </w:p>
    <w:p w14:paraId="4EF1A818" w14:textId="77777777" w:rsidR="00156FB0" w:rsidRPr="00EC7660" w:rsidRDefault="00156FB0" w:rsidP="00156FB0">
      <w:pPr>
        <w:pStyle w:val="FP"/>
        <w:keepNext/>
        <w:rPr>
          <w:i/>
          <w:iCs/>
        </w:rPr>
      </w:pPr>
      <w:r w:rsidRPr="00EC7660">
        <w:rPr>
          <w:i/>
          <w:iCs/>
        </w:rPr>
        <w:t>Steve (Huawei) comments.</w:t>
      </w:r>
    </w:p>
    <w:p w14:paraId="27CA7DDB" w14:textId="77777777" w:rsidR="00156FB0" w:rsidRPr="00EC7660" w:rsidRDefault="00156FB0" w:rsidP="00156FB0">
      <w:pPr>
        <w:pStyle w:val="FP"/>
        <w:keepNext/>
        <w:rPr>
          <w:i/>
          <w:iCs/>
        </w:rPr>
      </w:pPr>
      <w:r w:rsidRPr="00EC7660">
        <w:rPr>
          <w:i/>
          <w:iCs/>
        </w:rPr>
        <w:t>Lars (Sony) comments.</w:t>
      </w:r>
    </w:p>
    <w:p w14:paraId="1E4B0BEF" w14:textId="77777777" w:rsidR="00156FB0" w:rsidRPr="00EC7660" w:rsidRDefault="00156FB0" w:rsidP="00156FB0">
      <w:pPr>
        <w:pStyle w:val="FP"/>
        <w:keepNext/>
        <w:rPr>
          <w:i/>
          <w:iCs/>
        </w:rPr>
      </w:pPr>
      <w:r w:rsidRPr="00EC7660">
        <w:rPr>
          <w:i/>
          <w:iCs/>
        </w:rPr>
        <w:t>Guillaume (MediaTek Inc.) comments.</w:t>
      </w:r>
    </w:p>
    <w:p w14:paraId="40158D57" w14:textId="77777777" w:rsidR="00156FB0" w:rsidRPr="00EC7660" w:rsidRDefault="00156FB0" w:rsidP="00156FB0">
      <w:pPr>
        <w:pStyle w:val="FP"/>
        <w:keepNext/>
        <w:rPr>
          <w:i/>
          <w:iCs/>
        </w:rPr>
      </w:pPr>
      <w:r w:rsidRPr="00EC7660">
        <w:rPr>
          <w:i/>
          <w:iCs/>
        </w:rPr>
        <w:t>Lars (Sony) provides a draft of an r07 in the drafts folder, let's see if we can agree on an updated revision of the LS in CC#2.</w:t>
      </w:r>
    </w:p>
    <w:p w14:paraId="15DC2151" w14:textId="77777777" w:rsidR="00156FB0" w:rsidRPr="00EC7660" w:rsidRDefault="00156FB0" w:rsidP="00156FB0">
      <w:pPr>
        <w:pStyle w:val="FP"/>
        <w:keepNext/>
        <w:rPr>
          <w:i/>
          <w:iCs/>
        </w:rPr>
      </w:pPr>
      <w:proofErr w:type="spellStart"/>
      <w:r w:rsidRPr="00EC7660">
        <w:rPr>
          <w:i/>
          <w:iCs/>
        </w:rPr>
        <w:t>alessio</w:t>
      </w:r>
      <w:proofErr w:type="spellEnd"/>
      <w:r w:rsidRPr="00EC7660">
        <w:rPr>
          <w:i/>
          <w:iCs/>
        </w:rPr>
        <w:t>(Nokia) supports the brief but effective summary by Guillaume on where we are</w:t>
      </w:r>
    </w:p>
    <w:p w14:paraId="38F6EAAE" w14:textId="77777777" w:rsidR="00156FB0" w:rsidRPr="00EC7660" w:rsidRDefault="00156FB0" w:rsidP="00156FB0">
      <w:pPr>
        <w:pStyle w:val="FP"/>
        <w:keepNext/>
        <w:rPr>
          <w:i/>
          <w:iCs/>
        </w:rPr>
      </w:pPr>
      <w:r w:rsidRPr="00EC7660">
        <w:rPr>
          <w:i/>
          <w:iCs/>
        </w:rPr>
        <w:t>We are ok with r07 .</w:t>
      </w:r>
    </w:p>
    <w:p w14:paraId="7395EF46" w14:textId="77777777" w:rsidR="00156FB0" w:rsidRPr="00EC7660" w:rsidRDefault="00156FB0" w:rsidP="00156FB0">
      <w:pPr>
        <w:pStyle w:val="FP"/>
        <w:keepNext/>
        <w:rPr>
          <w:i/>
          <w:iCs/>
        </w:rPr>
      </w:pPr>
      <w:r w:rsidRPr="00EC7660">
        <w:rPr>
          <w:i/>
          <w:iCs/>
        </w:rPr>
        <w:t>Guillaume (MediaTek Inc.) provides r07.</w:t>
      </w:r>
    </w:p>
    <w:p w14:paraId="5A093701" w14:textId="77777777" w:rsidR="00156FB0" w:rsidRPr="00EC7660" w:rsidRDefault="00156FB0" w:rsidP="00156FB0">
      <w:pPr>
        <w:pStyle w:val="FP"/>
        <w:keepNext/>
        <w:rPr>
          <w:i/>
          <w:iCs/>
        </w:rPr>
      </w:pPr>
      <w:r w:rsidRPr="00EC7660">
        <w:rPr>
          <w:i/>
          <w:iCs/>
        </w:rPr>
        <w:t>Lars (Sony) provides r08 and ask to discuss in CC2.</w:t>
      </w:r>
    </w:p>
    <w:p w14:paraId="2E9014D4" w14:textId="77777777" w:rsidR="00156FB0" w:rsidRPr="00EC7660" w:rsidRDefault="00156FB0" w:rsidP="00156FB0">
      <w:pPr>
        <w:pStyle w:val="FP"/>
        <w:keepNext/>
        <w:rPr>
          <w:i/>
          <w:iCs/>
        </w:rPr>
      </w:pPr>
      <w:r w:rsidRPr="00EC7660">
        <w:rPr>
          <w:i/>
          <w:iCs/>
        </w:rPr>
        <w:t>==== 4.X, 5.X, 6.X, 7.X, 8.29, 10.2 (Work Plan) Final Deadline ====</w:t>
      </w:r>
    </w:p>
    <w:p w14:paraId="687BDF55" w14:textId="77777777" w:rsidR="00156FB0" w:rsidRPr="00EC7660" w:rsidRDefault="00156FB0" w:rsidP="00156FB0">
      <w:pPr>
        <w:pStyle w:val="FP"/>
        <w:keepNext/>
        <w:rPr>
          <w:i/>
          <w:iCs/>
        </w:rPr>
      </w:pPr>
      <w:r w:rsidRPr="00EC7660">
        <w:rPr>
          <w:i/>
          <w:iCs/>
        </w:rPr>
        <w:t>Steve (Huawei) provides r09</w:t>
      </w:r>
    </w:p>
    <w:p w14:paraId="7333A34E" w14:textId="77777777" w:rsidR="00156FB0" w:rsidRPr="00EC7660" w:rsidRDefault="00156FB0" w:rsidP="00156FB0">
      <w:pPr>
        <w:pStyle w:val="FP"/>
        <w:keepNext/>
        <w:rPr>
          <w:i/>
          <w:iCs/>
        </w:rPr>
      </w:pPr>
      <w:r w:rsidRPr="00EC7660">
        <w:rPr>
          <w:i/>
          <w:iCs/>
        </w:rPr>
        <w:t>Saso (Intel) provides r10</w:t>
      </w:r>
    </w:p>
    <w:p w14:paraId="1F0CE8F7" w14:textId="77777777" w:rsidR="00156FB0" w:rsidRPr="00EC7660" w:rsidRDefault="00156FB0" w:rsidP="00156FB0">
      <w:pPr>
        <w:pStyle w:val="FP"/>
        <w:keepNext/>
        <w:rPr>
          <w:i/>
          <w:iCs/>
        </w:rPr>
      </w:pPr>
      <w:r w:rsidRPr="00EC7660">
        <w:rPr>
          <w:i/>
          <w:iCs/>
        </w:rPr>
        <w:t>Lars (Sony) is ok with r10</w:t>
      </w:r>
    </w:p>
    <w:p w14:paraId="4D52087F" w14:textId="77777777" w:rsidR="00156FB0" w:rsidRPr="00EC7660" w:rsidRDefault="00156FB0" w:rsidP="00156FB0">
      <w:pPr>
        <w:pStyle w:val="FP"/>
        <w:keepNext/>
        <w:rPr>
          <w:i/>
          <w:iCs/>
        </w:rPr>
      </w:pPr>
    </w:p>
    <w:p w14:paraId="5F1CD5E3" w14:textId="77777777" w:rsidR="00156FB0" w:rsidRPr="00DA12F6" w:rsidRDefault="00156FB0" w:rsidP="00156FB0">
      <w:pPr>
        <w:keepNext/>
        <w:rPr>
          <w:rFonts w:cs="Arial"/>
          <w:b/>
        </w:rPr>
      </w:pPr>
      <w:r w:rsidRPr="00DA12F6">
        <w:rPr>
          <w:rFonts w:cs="Arial"/>
          <w:b/>
        </w:rPr>
        <w:t>Discussion and conclusion:</w:t>
      </w:r>
    </w:p>
    <w:p w14:paraId="704658ED" w14:textId="02DF9C7B" w:rsidR="00156FB0" w:rsidRDefault="00156FB0" w:rsidP="00156FB0">
      <w:r>
        <w:rPr>
          <w:color w:val="0000FF"/>
        </w:rPr>
        <w:t>S2</w:t>
      </w:r>
      <w:r>
        <w:rPr>
          <w:color w:val="0000FF"/>
        </w:rPr>
        <w:noBreakHyphen/>
        <w:t>2201267r10</w:t>
      </w:r>
      <w:r>
        <w:t xml:space="preserve"> was agreed and revised in </w:t>
      </w:r>
      <w:r w:rsidRPr="00156FB0">
        <w:rPr>
          <w:color w:val="0000FF"/>
        </w:rPr>
        <w:t>S2-2201681</w:t>
      </w:r>
      <w:r>
        <w:t xml:space="preserve">, which was </w:t>
      </w:r>
      <w:r w:rsidRPr="00C3284B">
        <w:rPr>
          <w:color w:val="FF0000"/>
          <w:lang w:eastAsia="en-US"/>
        </w:rPr>
        <w:t>approved</w:t>
      </w:r>
      <w:r>
        <w:t>.</w:t>
      </w:r>
    </w:p>
    <w:p w14:paraId="5782BEDF" w14:textId="77777777" w:rsidR="00156FB0" w:rsidRPr="00156FB0" w:rsidRDefault="00156FB0" w:rsidP="00156FB0"/>
    <w:p w14:paraId="32982ED6" w14:textId="77777777" w:rsidR="0052326D" w:rsidRDefault="0052326D" w:rsidP="0052326D">
      <w:pPr>
        <w:keepNext/>
        <w:pBdr>
          <w:top w:val="single" w:sz="4" w:space="1" w:color="auto"/>
        </w:pBdr>
      </w:pPr>
      <w:r>
        <w:rPr>
          <w:color w:val="0000FF"/>
        </w:rPr>
        <w:t>TD S2</w:t>
      </w:r>
      <w:r>
        <w:rPr>
          <w:color w:val="0000FF"/>
        </w:rPr>
        <w:noBreakHyphen/>
        <w:t>2201252</w:t>
      </w:r>
      <w:r>
        <w:t xml:space="preserve"> (LS In) LS from RAN WG2: LS to SA2 and CT1 on alternative IMSI for MUSIM (Source: RAN WG2)</w:t>
      </w:r>
    </w:p>
    <w:p w14:paraId="13499CF0" w14:textId="77777777" w:rsidR="0052326D" w:rsidRPr="00865D8C" w:rsidRDefault="0052326D" w:rsidP="0052326D">
      <w:pPr>
        <w:pStyle w:val="FP"/>
        <w:keepNext/>
        <w:rPr>
          <w:b/>
          <w:bCs/>
          <w:i/>
          <w:iCs/>
        </w:rPr>
      </w:pPr>
      <w:r>
        <w:rPr>
          <w:b/>
          <w:bCs/>
          <w:i/>
          <w:iCs/>
        </w:rPr>
        <w:t>C</w:t>
      </w:r>
      <w:r w:rsidRPr="00865D8C">
        <w:rPr>
          <w:b/>
          <w:bCs/>
          <w:i/>
          <w:iCs/>
        </w:rPr>
        <w:t>omment:</w:t>
      </w:r>
    </w:p>
    <w:p w14:paraId="0A166AD3" w14:textId="77777777" w:rsidR="0052326D" w:rsidRPr="00EC7660" w:rsidRDefault="0052326D" w:rsidP="0052326D">
      <w:pPr>
        <w:pStyle w:val="FP"/>
        <w:keepNext/>
        <w:rPr>
          <w:i/>
          <w:iCs/>
        </w:rPr>
      </w:pPr>
      <w:r>
        <w:rPr>
          <w:i/>
          <w:iCs/>
        </w:rPr>
        <w:t xml:space="preserve">CC#1: Response drafted in </w:t>
      </w:r>
      <w:r w:rsidRPr="00A453DE">
        <w:rPr>
          <w:i/>
          <w:iCs/>
          <w:color w:val="0000FF"/>
        </w:rPr>
        <w:t>S2-2201267</w:t>
      </w:r>
      <w:r>
        <w:rPr>
          <w:i/>
          <w:iCs/>
        </w:rPr>
        <w:t>.</w:t>
      </w:r>
    </w:p>
    <w:p w14:paraId="190CC6A5" w14:textId="77777777" w:rsidR="0052326D" w:rsidRPr="00EC7660" w:rsidRDefault="0052326D" w:rsidP="0052326D">
      <w:pPr>
        <w:pStyle w:val="FP"/>
        <w:keepNext/>
        <w:rPr>
          <w:i/>
          <w:iCs/>
        </w:rPr>
      </w:pPr>
    </w:p>
    <w:p w14:paraId="1A2D5EF1" w14:textId="77777777" w:rsidR="0052326D" w:rsidRPr="00DA12F6" w:rsidRDefault="0052326D" w:rsidP="0052326D">
      <w:pPr>
        <w:keepNext/>
        <w:rPr>
          <w:rFonts w:cs="Arial"/>
          <w:b/>
        </w:rPr>
      </w:pPr>
      <w:r w:rsidRPr="00DA12F6">
        <w:rPr>
          <w:rFonts w:cs="Arial"/>
          <w:b/>
        </w:rPr>
        <w:t>Discussion and conclusion:</w:t>
      </w:r>
    </w:p>
    <w:p w14:paraId="40AF5638" w14:textId="6FEE2CF4" w:rsidR="0052326D" w:rsidRPr="0052326D" w:rsidRDefault="0052326D" w:rsidP="0052326D">
      <w:r>
        <w:t xml:space="preserve">Final response in </w:t>
      </w:r>
      <w:r w:rsidRPr="00FE7B25">
        <w:rPr>
          <w:color w:val="0000FF"/>
        </w:rPr>
        <w:t>S2-2201</w:t>
      </w:r>
      <w:r>
        <w:rPr>
          <w:color w:val="0000FF"/>
        </w:rPr>
        <w:t>681</w:t>
      </w:r>
      <w:r>
        <w:t xml:space="preserve"> (Status: Replied to).</w:t>
      </w:r>
    </w:p>
    <w:p w14:paraId="59A00377" w14:textId="77777777" w:rsidR="0052326D" w:rsidRDefault="0052326D" w:rsidP="0052326D"/>
    <w:p w14:paraId="2489928C" w14:textId="77777777" w:rsidR="00156FB0" w:rsidRDefault="00156FB0" w:rsidP="00156FB0">
      <w:pPr>
        <w:keepNext/>
        <w:pBdr>
          <w:top w:val="single" w:sz="4" w:space="1" w:color="auto"/>
        </w:pBdr>
      </w:pPr>
      <w:r>
        <w:rPr>
          <w:color w:val="0000FF"/>
        </w:rPr>
        <w:t>TD S2</w:t>
      </w:r>
      <w:r>
        <w:rPr>
          <w:color w:val="0000FF"/>
        </w:rPr>
        <w:noBreakHyphen/>
        <w:t>2200146</w:t>
      </w:r>
      <w:r>
        <w:t xml:space="preserve"> (LS OUT) [DRAFT] LS reply on Reply LS on RAN WG2 agreements for MUSIM (Source: vivo)</w:t>
      </w:r>
    </w:p>
    <w:p w14:paraId="4CC7CB11" w14:textId="77777777" w:rsidR="00156FB0" w:rsidRPr="00865D8C" w:rsidRDefault="00156FB0" w:rsidP="00156FB0">
      <w:pPr>
        <w:pStyle w:val="FP"/>
        <w:keepNext/>
        <w:rPr>
          <w:b/>
          <w:bCs/>
          <w:i/>
          <w:iCs/>
        </w:rPr>
      </w:pPr>
      <w:r w:rsidRPr="00865D8C">
        <w:rPr>
          <w:b/>
          <w:bCs/>
          <w:i/>
          <w:iCs/>
        </w:rPr>
        <w:t>e-mail comments:</w:t>
      </w:r>
    </w:p>
    <w:p w14:paraId="27C62C96" w14:textId="77777777" w:rsidR="00156FB0" w:rsidRPr="00EC7660" w:rsidRDefault="00156FB0" w:rsidP="00156FB0">
      <w:pPr>
        <w:pStyle w:val="FP"/>
        <w:keepNext/>
        <w:rPr>
          <w:i/>
          <w:iCs/>
        </w:rPr>
      </w:pPr>
      <w:r w:rsidRPr="00EC7660">
        <w:rPr>
          <w:i/>
          <w:iCs/>
        </w:rPr>
        <w:t xml:space="preserve">Lars (Sony) ask whether we can consider this MERGED into </w:t>
      </w:r>
      <w:r w:rsidRPr="00EC7660">
        <w:rPr>
          <w:i/>
          <w:iCs/>
          <w:color w:val="0000FF"/>
        </w:rPr>
        <w:t>TD S2</w:t>
      </w:r>
      <w:r w:rsidRPr="00EC7660">
        <w:rPr>
          <w:i/>
          <w:iCs/>
          <w:color w:val="0000FF"/>
        </w:rPr>
        <w:noBreakHyphen/>
        <w:t>2201267</w:t>
      </w:r>
    </w:p>
    <w:p w14:paraId="78A92F0F" w14:textId="77777777" w:rsidR="00156FB0" w:rsidRPr="00EC7660" w:rsidRDefault="00156FB0" w:rsidP="00156FB0">
      <w:pPr>
        <w:pStyle w:val="FP"/>
        <w:keepNext/>
        <w:rPr>
          <w:i/>
          <w:iCs/>
        </w:rPr>
      </w:pPr>
      <w:r w:rsidRPr="00EC7660">
        <w:rPr>
          <w:i/>
          <w:iCs/>
        </w:rPr>
        <w:t>==== 4.X, 5.X, 6.X, 7.X, 8.29, 10.2 (Work Plan) Revisions Deadline ====</w:t>
      </w:r>
    </w:p>
    <w:p w14:paraId="0D7F57FA" w14:textId="77777777" w:rsidR="00156FB0" w:rsidRPr="00EC7660" w:rsidRDefault="00156FB0" w:rsidP="00156FB0">
      <w:pPr>
        <w:pStyle w:val="FP"/>
        <w:keepNext/>
        <w:rPr>
          <w:i/>
          <w:iCs/>
        </w:rPr>
      </w:pPr>
      <w:r w:rsidRPr="00EC7660">
        <w:rPr>
          <w:i/>
          <w:iCs/>
        </w:rPr>
        <w:t xml:space="preserve">Saso (Intel) agrees with Lars (Sony) that 0146 can be merged into </w:t>
      </w:r>
      <w:r w:rsidRPr="00EC7660">
        <w:rPr>
          <w:i/>
          <w:iCs/>
          <w:color w:val="0000FF"/>
        </w:rPr>
        <w:t>TD S2</w:t>
      </w:r>
      <w:r w:rsidRPr="00EC7660">
        <w:rPr>
          <w:i/>
          <w:iCs/>
          <w:color w:val="0000FF"/>
        </w:rPr>
        <w:noBreakHyphen/>
        <w:t>2201267</w:t>
      </w:r>
    </w:p>
    <w:p w14:paraId="695EB94E" w14:textId="77777777" w:rsidR="00156FB0" w:rsidRPr="00EC7660" w:rsidRDefault="00156FB0" w:rsidP="00156FB0">
      <w:pPr>
        <w:pStyle w:val="FP"/>
        <w:keepNext/>
        <w:rPr>
          <w:i/>
          <w:iCs/>
        </w:rPr>
      </w:pPr>
      <w:r w:rsidRPr="00EC7660">
        <w:rPr>
          <w:i/>
          <w:iCs/>
        </w:rPr>
        <w:t xml:space="preserve">Xiaowan(vivo) replies </w:t>
      </w:r>
      <w:r w:rsidRPr="00EC7660">
        <w:rPr>
          <w:i/>
          <w:iCs/>
          <w:color w:val="0000FF"/>
        </w:rPr>
        <w:t>TD S2</w:t>
      </w:r>
      <w:r w:rsidRPr="00EC7660">
        <w:rPr>
          <w:i/>
          <w:iCs/>
          <w:color w:val="0000FF"/>
        </w:rPr>
        <w:noBreakHyphen/>
        <w:t>2200146</w:t>
      </w:r>
      <w:r w:rsidRPr="00EC7660">
        <w:rPr>
          <w:i/>
          <w:iCs/>
        </w:rPr>
        <w:t xml:space="preserve">(reply to </w:t>
      </w:r>
      <w:r w:rsidRPr="00EC7660">
        <w:rPr>
          <w:i/>
          <w:iCs/>
          <w:color w:val="0000FF"/>
        </w:rPr>
        <w:t>TD S2</w:t>
      </w:r>
      <w:r w:rsidRPr="00EC7660">
        <w:rPr>
          <w:i/>
          <w:iCs/>
          <w:color w:val="0000FF"/>
        </w:rPr>
        <w:noBreakHyphen/>
        <w:t>2200018</w:t>
      </w:r>
      <w:r w:rsidRPr="00EC7660">
        <w:rPr>
          <w:i/>
          <w:iCs/>
        </w:rPr>
        <w:t xml:space="preserve">) and </w:t>
      </w:r>
      <w:r w:rsidRPr="00EC7660">
        <w:rPr>
          <w:i/>
          <w:iCs/>
          <w:color w:val="0000FF"/>
        </w:rPr>
        <w:t>TD S2</w:t>
      </w:r>
      <w:r w:rsidRPr="00EC7660">
        <w:rPr>
          <w:i/>
          <w:iCs/>
          <w:color w:val="0000FF"/>
        </w:rPr>
        <w:noBreakHyphen/>
        <w:t>2201267</w:t>
      </w:r>
      <w:r w:rsidRPr="00EC7660">
        <w:rPr>
          <w:i/>
          <w:iCs/>
        </w:rPr>
        <w:t xml:space="preserve">( reply to </w:t>
      </w:r>
      <w:r w:rsidRPr="00EC7660">
        <w:rPr>
          <w:i/>
          <w:iCs/>
          <w:color w:val="0000FF"/>
        </w:rPr>
        <w:t>TD S2</w:t>
      </w:r>
      <w:r w:rsidRPr="00EC7660">
        <w:rPr>
          <w:i/>
          <w:iCs/>
          <w:color w:val="0000FF"/>
        </w:rPr>
        <w:noBreakHyphen/>
        <w:t>2201252</w:t>
      </w:r>
      <w:r w:rsidRPr="00EC7660">
        <w:rPr>
          <w:i/>
          <w:iCs/>
        </w:rPr>
        <w:t xml:space="preserve">) are the different LS reply to different RAN2 LS. hence, 0146 cannot be merged into </w:t>
      </w:r>
      <w:r w:rsidRPr="00EC7660">
        <w:rPr>
          <w:i/>
          <w:iCs/>
          <w:color w:val="0000FF"/>
        </w:rPr>
        <w:t>TD S2</w:t>
      </w:r>
      <w:r w:rsidRPr="00EC7660">
        <w:rPr>
          <w:i/>
          <w:iCs/>
          <w:color w:val="0000FF"/>
        </w:rPr>
        <w:noBreakHyphen/>
        <w:t>2201267</w:t>
      </w:r>
      <w:r w:rsidRPr="00EC7660">
        <w:rPr>
          <w:i/>
          <w:iCs/>
        </w:rPr>
        <w:t>.</w:t>
      </w:r>
    </w:p>
    <w:p w14:paraId="71F7DAF8" w14:textId="77777777" w:rsidR="00156FB0" w:rsidRPr="00EC7660" w:rsidRDefault="00156FB0" w:rsidP="00156FB0">
      <w:pPr>
        <w:pStyle w:val="FP"/>
        <w:keepNext/>
        <w:rPr>
          <w:i/>
          <w:iCs/>
        </w:rPr>
      </w:pPr>
      <w:r w:rsidRPr="00EC7660">
        <w:rPr>
          <w:i/>
          <w:iCs/>
        </w:rPr>
        <w:t xml:space="preserve">Lars (Sony) not sure way it is not possible to reply with one LS to more than one </w:t>
      </w:r>
      <w:proofErr w:type="spellStart"/>
      <w:r w:rsidRPr="00EC7660">
        <w:rPr>
          <w:i/>
          <w:iCs/>
        </w:rPr>
        <w:t>LSin</w:t>
      </w:r>
      <w:proofErr w:type="spellEnd"/>
      <w:r w:rsidRPr="00EC7660">
        <w:rPr>
          <w:i/>
          <w:iCs/>
        </w:rPr>
        <w:t>.</w:t>
      </w:r>
    </w:p>
    <w:p w14:paraId="4C98630A" w14:textId="77777777" w:rsidR="00156FB0" w:rsidRPr="00EC7660" w:rsidRDefault="00156FB0" w:rsidP="00156FB0">
      <w:pPr>
        <w:pStyle w:val="FP"/>
        <w:keepNext/>
        <w:rPr>
          <w:i/>
          <w:iCs/>
        </w:rPr>
      </w:pPr>
      <w:r w:rsidRPr="00EC7660">
        <w:rPr>
          <w:i/>
          <w:iCs/>
        </w:rPr>
        <w:t xml:space="preserve">Lars (Sony) this </w:t>
      </w:r>
      <w:proofErr w:type="spellStart"/>
      <w:r w:rsidRPr="00EC7660">
        <w:rPr>
          <w:i/>
          <w:iCs/>
        </w:rPr>
        <w:t>LSout</w:t>
      </w:r>
      <w:proofErr w:type="spellEnd"/>
      <w:r w:rsidRPr="00EC7660">
        <w:rPr>
          <w:i/>
          <w:iCs/>
        </w:rPr>
        <w:t xml:space="preserve"> can only be Approved if the </w:t>
      </w:r>
      <w:proofErr w:type="spellStart"/>
      <w:r w:rsidRPr="00EC7660">
        <w:rPr>
          <w:i/>
          <w:iCs/>
        </w:rPr>
        <w:t>LSout</w:t>
      </w:r>
      <w:proofErr w:type="spellEnd"/>
      <w:r w:rsidRPr="00EC7660">
        <w:rPr>
          <w:i/>
          <w:iCs/>
        </w:rPr>
        <w:t xml:space="preserve"> in </w:t>
      </w:r>
      <w:r w:rsidRPr="00EC7660">
        <w:rPr>
          <w:i/>
          <w:iCs/>
          <w:color w:val="0000FF"/>
        </w:rPr>
        <w:t>TD S2</w:t>
      </w:r>
      <w:r w:rsidRPr="00EC7660">
        <w:rPr>
          <w:i/>
          <w:iCs/>
          <w:color w:val="0000FF"/>
        </w:rPr>
        <w:noBreakHyphen/>
        <w:t>2201267</w:t>
      </w:r>
      <w:r w:rsidRPr="00EC7660">
        <w:rPr>
          <w:i/>
          <w:iCs/>
        </w:rPr>
        <w:t xml:space="preserve"> is Approved. Else this </w:t>
      </w:r>
      <w:proofErr w:type="spellStart"/>
      <w:r w:rsidRPr="00EC7660">
        <w:rPr>
          <w:i/>
          <w:iCs/>
        </w:rPr>
        <w:t>LSout</w:t>
      </w:r>
      <w:proofErr w:type="spellEnd"/>
      <w:r w:rsidRPr="00EC7660">
        <w:rPr>
          <w:i/>
          <w:iCs/>
        </w:rPr>
        <w:t xml:space="preserve"> should be postponed.</w:t>
      </w:r>
    </w:p>
    <w:p w14:paraId="0D1C55B8" w14:textId="77777777" w:rsidR="00156FB0" w:rsidRPr="00EC7660" w:rsidRDefault="00156FB0" w:rsidP="00156FB0">
      <w:pPr>
        <w:pStyle w:val="FP"/>
        <w:keepNext/>
        <w:rPr>
          <w:i/>
          <w:iCs/>
        </w:rPr>
      </w:pPr>
      <w:r w:rsidRPr="00EC7660">
        <w:rPr>
          <w:i/>
          <w:iCs/>
        </w:rPr>
        <w:t>==== 4.X, 5.X, 6.X, 7.X, 8.29, 10.2 (Work Plan) Final Deadline ====</w:t>
      </w:r>
    </w:p>
    <w:p w14:paraId="13113A94" w14:textId="77777777" w:rsidR="00156FB0" w:rsidRPr="00EC7660" w:rsidRDefault="00156FB0" w:rsidP="00156FB0">
      <w:pPr>
        <w:pStyle w:val="FP"/>
        <w:keepNext/>
        <w:rPr>
          <w:i/>
          <w:iCs/>
        </w:rPr>
      </w:pPr>
      <w:r w:rsidRPr="00EC7660">
        <w:rPr>
          <w:i/>
          <w:iCs/>
        </w:rPr>
        <w:t>Saso (Intel) points there is no rule prohibiting the use of one LS reply for two incoming LSs.</w:t>
      </w:r>
    </w:p>
    <w:p w14:paraId="1701053A" w14:textId="77777777" w:rsidR="00156FB0" w:rsidRPr="00EC7660" w:rsidRDefault="00156FB0" w:rsidP="00156FB0">
      <w:pPr>
        <w:pStyle w:val="FP"/>
        <w:keepNext/>
        <w:rPr>
          <w:i/>
          <w:iCs/>
        </w:rPr>
      </w:pPr>
    </w:p>
    <w:p w14:paraId="1D324429" w14:textId="77777777" w:rsidR="00156FB0" w:rsidRPr="00DA12F6" w:rsidRDefault="00156FB0" w:rsidP="00156FB0">
      <w:pPr>
        <w:keepNext/>
        <w:rPr>
          <w:rFonts w:cs="Arial"/>
          <w:b/>
        </w:rPr>
      </w:pPr>
      <w:r w:rsidRPr="00DA12F6">
        <w:rPr>
          <w:rFonts w:cs="Arial"/>
          <w:b/>
        </w:rPr>
        <w:t>Discussion and conclusion:</w:t>
      </w:r>
    </w:p>
    <w:p w14:paraId="2C6D9450" w14:textId="3B790C77" w:rsidR="00156FB0" w:rsidRDefault="00156FB0" w:rsidP="00156FB0">
      <w:r>
        <w:t xml:space="preserve">This was merged into </w:t>
      </w:r>
      <w:r w:rsidRPr="00156FB0">
        <w:rPr>
          <w:color w:val="0000FF"/>
        </w:rPr>
        <w:t>S2-2101681</w:t>
      </w:r>
      <w:r>
        <w:t>.</w:t>
      </w:r>
    </w:p>
    <w:p w14:paraId="246F61E9" w14:textId="600BFB7D" w:rsidR="00156FB0" w:rsidRDefault="00156FB0" w:rsidP="00215093"/>
    <w:p w14:paraId="58E4176F" w14:textId="77777777" w:rsidR="00156FB0" w:rsidRDefault="00156FB0" w:rsidP="00156FB0">
      <w:pPr>
        <w:keepNext/>
        <w:pBdr>
          <w:top w:val="single" w:sz="4" w:space="1" w:color="auto"/>
        </w:pBdr>
      </w:pPr>
      <w:r>
        <w:rPr>
          <w:color w:val="0000FF"/>
        </w:rPr>
        <w:lastRenderedPageBreak/>
        <w:t>TD S2</w:t>
      </w:r>
      <w:r>
        <w:rPr>
          <w:color w:val="0000FF"/>
        </w:rPr>
        <w:noBreakHyphen/>
        <w:t>2200018</w:t>
      </w:r>
      <w:r>
        <w:t xml:space="preserve"> (LS In) LS from RAN WG2: Reply LS on RAN2 agreements for MUSIM (Source: RAN WG2)</w:t>
      </w:r>
    </w:p>
    <w:p w14:paraId="4163D763" w14:textId="77777777" w:rsidR="00156FB0" w:rsidRPr="00865D8C" w:rsidRDefault="00156FB0" w:rsidP="00156FB0">
      <w:pPr>
        <w:pStyle w:val="FP"/>
        <w:keepNext/>
        <w:rPr>
          <w:b/>
          <w:bCs/>
          <w:i/>
          <w:iCs/>
        </w:rPr>
      </w:pPr>
      <w:r>
        <w:rPr>
          <w:b/>
          <w:bCs/>
          <w:i/>
          <w:iCs/>
        </w:rPr>
        <w:t>C</w:t>
      </w:r>
      <w:r w:rsidRPr="00865D8C">
        <w:rPr>
          <w:b/>
          <w:bCs/>
          <w:i/>
          <w:iCs/>
        </w:rPr>
        <w:t>omment:</w:t>
      </w:r>
    </w:p>
    <w:p w14:paraId="2E4AD78B" w14:textId="77777777" w:rsidR="00156FB0" w:rsidRPr="00EC7660" w:rsidRDefault="00156FB0" w:rsidP="00156FB0">
      <w:pPr>
        <w:pStyle w:val="FP"/>
        <w:keepNext/>
        <w:rPr>
          <w:i/>
          <w:iCs/>
        </w:rPr>
      </w:pPr>
      <w:r>
        <w:rPr>
          <w:i/>
          <w:iCs/>
        </w:rPr>
        <w:t xml:space="preserve">Revision of Postponed </w:t>
      </w:r>
      <w:r w:rsidRPr="00A453DE">
        <w:rPr>
          <w:i/>
          <w:iCs/>
          <w:color w:val="0000FF"/>
        </w:rPr>
        <w:t>S2-2108997</w:t>
      </w:r>
      <w:r>
        <w:rPr>
          <w:i/>
          <w:iCs/>
        </w:rPr>
        <w:t xml:space="preserve"> from S2#148E. Response drafted in </w:t>
      </w:r>
      <w:r w:rsidRPr="00A453DE">
        <w:rPr>
          <w:i/>
          <w:iCs/>
          <w:color w:val="0000FF"/>
        </w:rPr>
        <w:t>S2-2200146</w:t>
      </w:r>
      <w:r>
        <w:rPr>
          <w:i/>
          <w:iCs/>
        </w:rPr>
        <w:t>.</w:t>
      </w:r>
    </w:p>
    <w:p w14:paraId="083BBC87" w14:textId="77777777" w:rsidR="00156FB0" w:rsidRPr="00EC7660" w:rsidRDefault="00156FB0" w:rsidP="00156FB0">
      <w:pPr>
        <w:pStyle w:val="FP"/>
        <w:keepNext/>
        <w:rPr>
          <w:i/>
          <w:iCs/>
        </w:rPr>
      </w:pPr>
    </w:p>
    <w:p w14:paraId="76BC3007" w14:textId="77777777" w:rsidR="00156FB0" w:rsidRPr="00DA12F6" w:rsidRDefault="00156FB0" w:rsidP="00156FB0">
      <w:pPr>
        <w:keepNext/>
        <w:rPr>
          <w:rFonts w:cs="Arial"/>
          <w:b/>
        </w:rPr>
      </w:pPr>
      <w:r w:rsidRPr="00DA12F6">
        <w:rPr>
          <w:rFonts w:cs="Arial"/>
          <w:b/>
        </w:rPr>
        <w:t>Discussion and conclusion:</w:t>
      </w:r>
    </w:p>
    <w:p w14:paraId="2C8B6418" w14:textId="65F5F9A7" w:rsidR="00156FB0" w:rsidRDefault="00156FB0" w:rsidP="00156FB0">
      <w:r>
        <w:t xml:space="preserve">Final response in </w:t>
      </w:r>
      <w:r w:rsidRPr="00156FB0">
        <w:rPr>
          <w:color w:val="0000FF"/>
        </w:rPr>
        <w:t>S2-2101681</w:t>
      </w:r>
      <w:r>
        <w:t xml:space="preserve"> (Status: Replied to).</w:t>
      </w:r>
    </w:p>
    <w:p w14:paraId="46BBCE11" w14:textId="77777777" w:rsidR="00156FB0" w:rsidRDefault="00156FB0" w:rsidP="00215093"/>
    <w:p w14:paraId="68C19F20" w14:textId="77777777" w:rsidR="00865D8C" w:rsidRDefault="00865D8C" w:rsidP="00DD3ABC">
      <w:pPr>
        <w:pStyle w:val="Heading1"/>
      </w:pPr>
      <w:r>
        <w:t>2.</w:t>
      </w:r>
      <w:r>
        <w:tab/>
        <w:t>Any other issues in the combined Chair's note for AI# 4.1, 5.X, 6.X, 7.X 8.29</w:t>
      </w:r>
    </w:p>
    <w:p w14:paraId="678D33ED" w14:textId="0AB84CD1" w:rsidR="00865D8C" w:rsidRPr="00781D95" w:rsidRDefault="00156FB0" w:rsidP="00865D8C">
      <w:r>
        <w:t xml:space="preserve">Ericsson asked for the status of </w:t>
      </w:r>
      <w:r w:rsidRPr="00880A65">
        <w:rPr>
          <w:color w:val="0000FF"/>
        </w:rPr>
        <w:t>S2-2200315</w:t>
      </w:r>
      <w:r>
        <w:t xml:space="preserve"> to be clarified. </w:t>
      </w:r>
      <w:r w:rsidR="00781D95">
        <w:t>It was clarified that r02 with changes was agreed and r</w:t>
      </w:r>
      <w:r w:rsidR="00880A65">
        <w:t xml:space="preserve">evised to </w:t>
      </w:r>
      <w:r w:rsidR="00880A65" w:rsidRPr="00880A65">
        <w:rPr>
          <w:color w:val="0000FF"/>
        </w:rPr>
        <w:t>S2-2201673</w:t>
      </w:r>
      <w:r w:rsidR="00880A65">
        <w:t>,</w:t>
      </w:r>
      <w:r w:rsidR="00781D95">
        <w:t xml:space="preserve"> which was </w:t>
      </w:r>
      <w:r w:rsidR="00781D95" w:rsidRPr="00C3284B">
        <w:rPr>
          <w:color w:val="FF0000"/>
          <w:lang w:eastAsia="en-US"/>
        </w:rPr>
        <w:t>approved</w:t>
      </w:r>
      <w:r w:rsidR="00781D95">
        <w:t>.</w:t>
      </w:r>
    </w:p>
    <w:p w14:paraId="524B45FA" w14:textId="2CC86D33" w:rsidR="00781D95" w:rsidRDefault="00781D95" w:rsidP="00865D8C"/>
    <w:p w14:paraId="619697D1" w14:textId="30C19BDB" w:rsidR="00880A65" w:rsidRDefault="00880A65" w:rsidP="00880A65">
      <w:pPr>
        <w:keepNext/>
        <w:pBdr>
          <w:top w:val="single" w:sz="4" w:space="1" w:color="auto"/>
        </w:pBdr>
      </w:pPr>
      <w:r>
        <w:rPr>
          <w:color w:val="0000FF"/>
        </w:rPr>
        <w:t>TD S2</w:t>
      </w:r>
      <w:r>
        <w:rPr>
          <w:color w:val="0000FF"/>
        </w:rPr>
        <w:noBreakHyphen/>
        <w:t>2201214</w:t>
      </w:r>
      <w:r>
        <w:t xml:space="preserve"> (LS In) LS on indication of direct data forwarding availability (Source: RAN WG3)</w:t>
      </w:r>
    </w:p>
    <w:p w14:paraId="4D517E89" w14:textId="77777777" w:rsidR="00880A65" w:rsidRPr="00DA12F6" w:rsidRDefault="00880A65" w:rsidP="00880A65">
      <w:pPr>
        <w:keepNext/>
        <w:rPr>
          <w:rFonts w:cs="Arial"/>
          <w:b/>
        </w:rPr>
      </w:pPr>
      <w:r w:rsidRPr="00DA12F6">
        <w:rPr>
          <w:rFonts w:cs="Arial"/>
          <w:b/>
        </w:rPr>
        <w:t>Discussion and conclusion:</w:t>
      </w:r>
    </w:p>
    <w:p w14:paraId="20120E27" w14:textId="6FBEAEB4" w:rsidR="00781D95" w:rsidRDefault="00880A65" w:rsidP="00865D8C">
      <w:r>
        <w:t>This LS</w:t>
      </w:r>
      <w:r w:rsidR="00781D95">
        <w:t xml:space="preserve"> was </w:t>
      </w:r>
      <w:r w:rsidRPr="00C3284B">
        <w:rPr>
          <w:color w:val="0000FF"/>
        </w:rPr>
        <w:t>noted</w:t>
      </w:r>
      <w:r w:rsidR="00781D95">
        <w:t>.</w:t>
      </w:r>
    </w:p>
    <w:p w14:paraId="32F50551" w14:textId="77777777" w:rsidR="00781D95" w:rsidRDefault="00781D95" w:rsidP="00865D8C"/>
    <w:p w14:paraId="45B15F86" w14:textId="77777777" w:rsidR="00156FB0" w:rsidRDefault="00156FB0" w:rsidP="00865D8C"/>
    <w:p w14:paraId="48DA1A63" w14:textId="77777777" w:rsidR="00865D8C" w:rsidRDefault="00865D8C" w:rsidP="00DD3ABC">
      <w:pPr>
        <w:pStyle w:val="Heading1"/>
      </w:pPr>
      <w:r>
        <w:t>3.</w:t>
      </w:r>
      <w:r>
        <w:tab/>
        <w:t>AI#10.2 Workplan on Jan 2023 ad-hoc confirmation</w:t>
      </w:r>
    </w:p>
    <w:p w14:paraId="2D573C83" w14:textId="25E8C2D6" w:rsidR="00865D8C" w:rsidRDefault="00457578" w:rsidP="00865D8C">
      <w:hyperlink r:id="rId11" w:history="1">
        <w:r w:rsidR="00865D8C" w:rsidRPr="00CA446E">
          <w:rPr>
            <w:rStyle w:val="Hyperlink"/>
          </w:rPr>
          <w:t>https://www.3gpp.org/ftp/tsg_sa/WG2_Arch/TSGS2_149E_Electronic_2022-02/INBOX/Chair_Notes/ChairNotes_Puneet_02-17-1700.doc</w:t>
        </w:r>
      </w:hyperlink>
    </w:p>
    <w:p w14:paraId="155C7C09" w14:textId="0DDB5DF5" w:rsidR="00880A65" w:rsidRDefault="00880A65" w:rsidP="00880A65">
      <w:pPr>
        <w:keepNext/>
        <w:pBdr>
          <w:top w:val="single" w:sz="4" w:space="1" w:color="auto"/>
        </w:pBdr>
      </w:pPr>
      <w:r>
        <w:rPr>
          <w:color w:val="0000FF"/>
        </w:rPr>
        <w:t>TD S2</w:t>
      </w:r>
      <w:r>
        <w:rPr>
          <w:color w:val="0000FF"/>
        </w:rPr>
        <w:noBreakHyphen/>
        <w:t>2201218</w:t>
      </w:r>
      <w:r>
        <w:t xml:space="preserve"> (WORK PLAN) SA WG2 work planning (Source: SA WG2 Chair)</w:t>
      </w:r>
    </w:p>
    <w:p w14:paraId="712AE940" w14:textId="77777777" w:rsidR="00865D8C" w:rsidRPr="00DA12F6" w:rsidRDefault="00865D8C" w:rsidP="00865D8C">
      <w:pPr>
        <w:keepNext/>
        <w:rPr>
          <w:rFonts w:cs="Arial"/>
          <w:b/>
        </w:rPr>
      </w:pPr>
      <w:r w:rsidRPr="00DA12F6">
        <w:rPr>
          <w:rFonts w:cs="Arial"/>
          <w:b/>
        </w:rPr>
        <w:t>Discussion and conclusion:</w:t>
      </w:r>
    </w:p>
    <w:p w14:paraId="1643236E" w14:textId="2A03AEC0" w:rsidR="00865D8C" w:rsidRDefault="00781D95" w:rsidP="00865D8C">
      <w:r>
        <w:t>The meeting dates and numbers were corrected. The August Gothenburg meeting cannot be adjusted in length by the host so other method to handle the increased work load will need to be sought.</w:t>
      </w:r>
    </w:p>
    <w:p w14:paraId="09D13CD9" w14:textId="2863E630" w:rsidR="00865D8C" w:rsidRDefault="00EC1760" w:rsidP="00865D8C">
      <w:r>
        <w:t>Meetings #153(-e) and #154(-e) are still TBD whether to extend their lengths if electronic.</w:t>
      </w:r>
    </w:p>
    <w:p w14:paraId="32758C63" w14:textId="0BBADE8B" w:rsidR="00EC1760" w:rsidRDefault="00EC1760" w:rsidP="00865D8C">
      <w:r>
        <w:t>As there is no July 2022 ad-hoc meeting, there needs to be a January 2023 ad-hoc. It needs to be decided whether to hold this F2F or e-meeting, depending also on host availability. The dates should not be changed without very good reason.</w:t>
      </w:r>
    </w:p>
    <w:p w14:paraId="7480D9E8" w14:textId="62B27845" w:rsidR="00EC1760" w:rsidRDefault="00EC1760" w:rsidP="00865D8C">
      <w:r>
        <w:t>Huawei suggested postponing the holding of the January 2023 ad-hoc until a later time. The SA WG2 Chair replied that this will be scheduled but the decision to hold F2F or electronically will be decided later. Huawei had concerns with the dates for the ad-hoc.</w:t>
      </w:r>
    </w:p>
    <w:p w14:paraId="115B3722" w14:textId="77777777" w:rsidR="00880A65" w:rsidRDefault="00880A65" w:rsidP="00880A65">
      <w:r>
        <w:t xml:space="preserve">It was clarified that planning on whether to hold face to face or e-meetings should be made around 6 months before the meeting. The TSG SA Chair commented that the decision on whether meetings can be held Face to face or electronically is made by the PCG. </w:t>
      </w:r>
    </w:p>
    <w:p w14:paraId="67736656" w14:textId="27B6065D" w:rsidR="00880A65" w:rsidRDefault="00880A65" w:rsidP="00865D8C">
      <w:r>
        <w:t>CATT commented that the dates are very close to the Lunar New Year which is an important event in Asia. The SA WG2 Chair replied that it is difficult to avoid all holidays for all regions</w:t>
      </w:r>
      <w:r w:rsidR="00877DD6">
        <w:t>, as an example, February 2022/2023 falls over US national holiday (President Day).</w:t>
      </w:r>
      <w:r>
        <w:t xml:space="preserve"> </w:t>
      </w:r>
      <w:r w:rsidR="00877DD6">
        <w:t>For</w:t>
      </w:r>
      <w:r>
        <w:t xml:space="preserve"> </w:t>
      </w:r>
      <w:r w:rsidR="00877DD6">
        <w:t xml:space="preserve">the </w:t>
      </w:r>
      <w:r>
        <w:t xml:space="preserve">January 2023 meeting </w:t>
      </w:r>
      <w:r w:rsidR="00877DD6">
        <w:t xml:space="preserve">there is no overlap and it </w:t>
      </w:r>
      <w:r>
        <w:t>finishes before the Lunar New Year.</w:t>
      </w:r>
    </w:p>
    <w:p w14:paraId="13595D65" w14:textId="305B72BA" w:rsidR="00880A65" w:rsidRPr="00993957" w:rsidRDefault="00880A65" w:rsidP="00865D8C">
      <w:pPr>
        <w:rPr>
          <w:b/>
          <w:bCs/>
        </w:rPr>
      </w:pPr>
      <w:r w:rsidRPr="00993957">
        <w:rPr>
          <w:b/>
          <w:bCs/>
        </w:rPr>
        <w:t>It was agreed that if this is a face to face meeting, it should be scheduled to close on Thursday to allow delegates to return before the Lunar New Year celebrations on Saturday.</w:t>
      </w:r>
      <w:r w:rsidR="00993957" w:rsidRPr="00993957">
        <w:rPr>
          <w:b/>
          <w:bCs/>
        </w:rPr>
        <w:t xml:space="preserve"> It would also be useful to try to host this meeting in Asia.</w:t>
      </w:r>
    </w:p>
    <w:p w14:paraId="70939383" w14:textId="14F911F1" w:rsidR="00993957" w:rsidRPr="00993957" w:rsidRDefault="00993957" w:rsidP="00865D8C">
      <w:r>
        <w:rPr>
          <w:color w:val="0000FF"/>
        </w:rPr>
        <w:t>S2</w:t>
      </w:r>
      <w:r>
        <w:rPr>
          <w:color w:val="0000FF"/>
        </w:rPr>
        <w:noBreakHyphen/>
        <w:t>2201218</w:t>
      </w:r>
      <w:r>
        <w:t xml:space="preserve"> was </w:t>
      </w:r>
      <w:r w:rsidR="0052326D">
        <w:t>updated</w:t>
      </w:r>
      <w:r w:rsidR="00877DD6">
        <w:t xml:space="preserve"> and revised in </w:t>
      </w:r>
      <w:r w:rsidR="00877DD6" w:rsidRPr="00877DD6">
        <w:rPr>
          <w:color w:val="0000FF"/>
        </w:rPr>
        <w:t>S2-2201683</w:t>
      </w:r>
      <w:r w:rsidR="0052326D">
        <w:t xml:space="preserve"> and will be uploaded to the </w:t>
      </w:r>
      <w:r w:rsidR="00B17C63">
        <w:t>R</w:t>
      </w:r>
      <w:r w:rsidR="0052326D">
        <w:t>evisions</w:t>
      </w:r>
      <w:r w:rsidR="00B17C63" w:rsidRPr="00B17C63">
        <w:t xml:space="preserve"> </w:t>
      </w:r>
      <w:r w:rsidR="00B17C63">
        <w:t>and INBOX</w:t>
      </w:r>
      <w:r w:rsidR="0052326D">
        <w:t xml:space="preserve"> folder</w:t>
      </w:r>
      <w:r w:rsidR="00B17C63">
        <w:t>s</w:t>
      </w:r>
      <w:r w:rsidR="0052326D">
        <w:t>.</w:t>
      </w:r>
      <w:r w:rsidR="00877DD6">
        <w:t xml:space="preserve"> </w:t>
      </w:r>
      <w:r w:rsidR="00877DD6" w:rsidRPr="00877DD6">
        <w:rPr>
          <w:color w:val="0000FF"/>
        </w:rPr>
        <w:t>S2-2201683</w:t>
      </w:r>
      <w:r w:rsidR="00877DD6">
        <w:t xml:space="preserve"> was </w:t>
      </w:r>
      <w:r w:rsidR="00877DD6" w:rsidRPr="00B17C63">
        <w:rPr>
          <w:color w:val="FF0000"/>
        </w:rPr>
        <w:t>endorsed</w:t>
      </w:r>
      <w:r w:rsidR="00877DD6">
        <w:t>.</w:t>
      </w:r>
    </w:p>
    <w:p w14:paraId="2E6756A3" w14:textId="77777777" w:rsidR="00EC1760" w:rsidRDefault="00EC1760" w:rsidP="00865D8C"/>
    <w:p w14:paraId="689C495F" w14:textId="77777777" w:rsidR="00EC1760" w:rsidRDefault="00EC1760" w:rsidP="00865D8C"/>
    <w:p w14:paraId="5E29522F" w14:textId="77777777" w:rsidR="00865D8C" w:rsidRDefault="00865D8C" w:rsidP="00DD3ABC">
      <w:pPr>
        <w:pStyle w:val="Heading1"/>
      </w:pPr>
      <w:r>
        <w:t>4.</w:t>
      </w:r>
      <w:r>
        <w:tab/>
        <w:t>New TD allocation</w:t>
      </w:r>
    </w:p>
    <w:p w14:paraId="74982565" w14:textId="7C497063" w:rsidR="00FC518F" w:rsidRDefault="00FC518F" w:rsidP="00FC518F">
      <w:pPr>
        <w:keepNext/>
        <w:pBdr>
          <w:top w:val="single" w:sz="4" w:space="1" w:color="auto"/>
        </w:pBdr>
      </w:pPr>
      <w:r>
        <w:rPr>
          <w:color w:val="0000FF"/>
        </w:rPr>
        <w:t>TD S3</w:t>
      </w:r>
      <w:r>
        <w:rPr>
          <w:color w:val="0000FF"/>
        </w:rPr>
        <w:noBreakHyphen/>
        <w:t>220453</w:t>
      </w:r>
      <w:r>
        <w:t xml:space="preserve"> LS In received from SA WG3 today</w:t>
      </w:r>
    </w:p>
    <w:p w14:paraId="7881BBF5" w14:textId="77777777" w:rsidR="00781D95" w:rsidRPr="00DA12F6" w:rsidRDefault="00781D95" w:rsidP="00781D95">
      <w:pPr>
        <w:keepNext/>
        <w:rPr>
          <w:rFonts w:cs="Arial"/>
          <w:b/>
        </w:rPr>
      </w:pPr>
      <w:r w:rsidRPr="00DA12F6">
        <w:rPr>
          <w:rFonts w:cs="Arial"/>
          <w:b/>
        </w:rPr>
        <w:t>Discussion and conclusion:</w:t>
      </w:r>
    </w:p>
    <w:p w14:paraId="66EB606F" w14:textId="556CCA2C" w:rsidR="00781D95" w:rsidRDefault="00781D95" w:rsidP="00781D95">
      <w:r>
        <w:t xml:space="preserve">This new incoming LS from SA WG3 was allocated to </w:t>
      </w:r>
      <w:r w:rsidRPr="00781D95">
        <w:rPr>
          <w:color w:val="0000FF"/>
        </w:rPr>
        <w:t>S2-2201519</w:t>
      </w:r>
      <w:r>
        <w:t xml:space="preserve"> and placed in agenda item 8.28.</w:t>
      </w:r>
    </w:p>
    <w:p w14:paraId="036836BE" w14:textId="23C6BB28" w:rsidR="00865D8C" w:rsidRPr="00781D95" w:rsidRDefault="00781D95" w:rsidP="00865D8C">
      <w:r>
        <w:rPr>
          <w:color w:val="0000FF"/>
        </w:rPr>
        <w:lastRenderedPageBreak/>
        <w:t>TD S3</w:t>
      </w:r>
      <w:r>
        <w:rPr>
          <w:color w:val="0000FF"/>
        </w:rPr>
        <w:noBreakHyphen/>
        <w:t>2200339</w:t>
      </w:r>
      <w:r>
        <w:t xml:space="preserve"> and </w:t>
      </w:r>
      <w:r>
        <w:rPr>
          <w:color w:val="0000FF"/>
        </w:rPr>
        <w:t>TD S3</w:t>
      </w:r>
      <w:r>
        <w:rPr>
          <w:color w:val="0000FF"/>
        </w:rPr>
        <w:noBreakHyphen/>
        <w:t>2201477</w:t>
      </w:r>
      <w:r>
        <w:t xml:space="preserve"> were moved to Agenda item 8.28 for discussion with the new SA WG3 LS</w:t>
      </w:r>
      <w:r w:rsidR="00B17C63">
        <w:t xml:space="preserve"> in </w:t>
      </w:r>
      <w:r w:rsidR="00B17C63" w:rsidRPr="00781D95">
        <w:rPr>
          <w:color w:val="0000FF"/>
        </w:rPr>
        <w:t>S2-2201519</w:t>
      </w:r>
      <w:r>
        <w:t>.</w:t>
      </w:r>
    </w:p>
    <w:p w14:paraId="5D21B516" w14:textId="1056333E" w:rsidR="00781D95" w:rsidRDefault="00993957" w:rsidP="00781D95">
      <w:r>
        <w:t xml:space="preserve">Huawei commented that a late LS from the GSMA was received in </w:t>
      </w:r>
      <w:r w:rsidRPr="00993957">
        <w:rPr>
          <w:color w:val="0000FF"/>
        </w:rPr>
        <w:t>S2-2201266</w:t>
      </w:r>
      <w:r>
        <w:t xml:space="preserve">. A Response LS to TSG SA to collate responses was allocated in </w:t>
      </w:r>
      <w:r w:rsidRPr="00993957">
        <w:rPr>
          <w:color w:val="0000FF"/>
        </w:rPr>
        <w:t>S2-2201682</w:t>
      </w:r>
      <w:r>
        <w:t>.</w:t>
      </w:r>
    </w:p>
    <w:p w14:paraId="7475041F" w14:textId="482BFE1D" w:rsidR="00FC518F" w:rsidRDefault="00FC518F" w:rsidP="00865D8C"/>
    <w:p w14:paraId="5AC08B41" w14:textId="77777777" w:rsidR="00FC518F" w:rsidRDefault="00FC518F" w:rsidP="00865D8C"/>
    <w:p w14:paraId="7E7B0914" w14:textId="77777777" w:rsidR="00865D8C" w:rsidRDefault="00865D8C" w:rsidP="00DD3ABC">
      <w:pPr>
        <w:pStyle w:val="Heading1"/>
      </w:pPr>
      <w:r>
        <w:t>5.</w:t>
      </w:r>
      <w:r>
        <w:tab/>
      </w:r>
      <w:proofErr w:type="spellStart"/>
      <w:r>
        <w:t>AoB</w:t>
      </w:r>
      <w:proofErr w:type="spellEnd"/>
    </w:p>
    <w:p w14:paraId="33EC27CF" w14:textId="52D3B54A" w:rsidR="00254152" w:rsidRDefault="0052326D" w:rsidP="00676894">
      <w:r>
        <w:t>Items raised here are reported with the discussion of related items.</w:t>
      </w:r>
    </w:p>
    <w:p w14:paraId="255DDE91" w14:textId="77777777" w:rsidR="0052326D" w:rsidRPr="00CA4BD5" w:rsidRDefault="0052326D" w:rsidP="00676894"/>
    <w:p w14:paraId="164C7DDE" w14:textId="3EF80CF4" w:rsidR="00AC1A5B" w:rsidRDefault="00AC1A5B" w:rsidP="00AC1A5B">
      <w:pPr>
        <w:pStyle w:val="Heading1"/>
      </w:pPr>
      <w:r>
        <w:t>8.</w:t>
      </w:r>
      <w:r>
        <w:tab/>
        <w:t>Closing of the CC</w:t>
      </w:r>
    </w:p>
    <w:p w14:paraId="1B7B0FD9" w14:textId="25D4846A" w:rsidR="00993957" w:rsidRDefault="00993957" w:rsidP="00AC1A5B">
      <w:r>
        <w:t xml:space="preserve">The CC was </w:t>
      </w:r>
      <w:r w:rsidR="00254152">
        <w:t>extended</w:t>
      </w:r>
      <w:r>
        <w:t xml:space="preserve"> by agreement for 10 minutes</w:t>
      </w:r>
      <w:r w:rsidR="00254152">
        <w:t>.</w:t>
      </w:r>
    </w:p>
    <w:p w14:paraId="4D15B805" w14:textId="318D7981" w:rsidR="00AC1A5B" w:rsidRDefault="008473C1" w:rsidP="00AC1A5B">
      <w:r>
        <w:t>The SA WG2 Chair thanked delegates for participating in this call and closed the CC.</w:t>
      </w:r>
    </w:p>
    <w:p w14:paraId="3C6DB1DA" w14:textId="77777777" w:rsidR="008473C1" w:rsidRPr="00AC1A5B" w:rsidRDefault="008473C1" w:rsidP="00AC1A5B">
      <w:pPr>
        <w:rPr>
          <w:lang w:eastAsia="en-US"/>
        </w:rPr>
      </w:pPr>
    </w:p>
    <w:p w14:paraId="664843CF" w14:textId="346CE311" w:rsidR="007E1A46" w:rsidRDefault="000840CD" w:rsidP="000840CD">
      <w:pPr>
        <w:pStyle w:val="Heading1"/>
        <w:rPr>
          <w:color w:val="0000FF"/>
        </w:rPr>
      </w:pPr>
      <w:r w:rsidRPr="0048558F">
        <w:rPr>
          <w:color w:val="0000FF"/>
        </w:rPr>
        <w:t>Closed:</w:t>
      </w:r>
      <w:r w:rsidR="002B0C6B">
        <w:rPr>
          <w:color w:val="0000FF"/>
        </w:rPr>
        <w:t xml:space="preserve"> </w:t>
      </w:r>
      <w:r w:rsidR="00986115">
        <w:rPr>
          <w:color w:val="0000FF"/>
        </w:rPr>
        <w:t>1</w:t>
      </w:r>
      <w:r w:rsidR="00865D8C">
        <w:rPr>
          <w:color w:val="0000FF"/>
        </w:rPr>
        <w:t>8</w:t>
      </w:r>
      <w:r w:rsidR="00676894">
        <w:rPr>
          <w:color w:val="0000FF"/>
        </w:rPr>
        <w:t xml:space="preserve"> February</w:t>
      </w:r>
      <w:r w:rsidR="0064465A" w:rsidRPr="0048558F">
        <w:rPr>
          <w:color w:val="0000FF"/>
        </w:rPr>
        <w:t xml:space="preserve"> 202</w:t>
      </w:r>
      <w:r w:rsidR="00676894">
        <w:rPr>
          <w:color w:val="0000FF"/>
        </w:rPr>
        <w:t>2</w:t>
      </w:r>
      <w:r w:rsidRPr="0048558F">
        <w:rPr>
          <w:color w:val="0000FF"/>
        </w:rPr>
        <w:t xml:space="preserve">, </w:t>
      </w:r>
      <w:r w:rsidR="00C008B3">
        <w:rPr>
          <w:color w:val="0000FF"/>
        </w:rPr>
        <w:t>1</w:t>
      </w:r>
      <w:r w:rsidR="00A87E03">
        <w:rPr>
          <w:color w:val="0000FF"/>
        </w:rPr>
        <w:t>5</w:t>
      </w:r>
      <w:r w:rsidR="00A4192B">
        <w:rPr>
          <w:color w:val="0000FF"/>
        </w:rPr>
        <w:t>.</w:t>
      </w:r>
      <w:r w:rsidR="00254152">
        <w:rPr>
          <w:color w:val="0000FF"/>
        </w:rPr>
        <w:t>4</w:t>
      </w:r>
      <w:r w:rsidR="00865D8C">
        <w:rPr>
          <w:color w:val="0000FF"/>
        </w:rPr>
        <w:t>0</w:t>
      </w:r>
      <w:r w:rsidR="0048558F" w:rsidRPr="0048558F">
        <w:rPr>
          <w:color w:val="0000FF"/>
        </w:rPr>
        <w:t xml:space="preserve"> UTC</w:t>
      </w:r>
    </w:p>
    <w:p w14:paraId="4DF3379D" w14:textId="77777777" w:rsidR="00D07283" w:rsidRDefault="00D07283"/>
    <w:p w14:paraId="39F03643" w14:textId="77777777" w:rsidR="00E6060F" w:rsidRDefault="00E6060F"/>
    <w:sectPr w:rsidR="00E6060F"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7FF4B" w14:textId="77777777" w:rsidR="00457578" w:rsidRDefault="00457578" w:rsidP="0085007B">
      <w:pPr>
        <w:spacing w:after="0"/>
      </w:pPr>
      <w:r>
        <w:separator/>
      </w:r>
    </w:p>
  </w:endnote>
  <w:endnote w:type="continuationSeparator" w:id="0">
    <w:p w14:paraId="1D83F920" w14:textId="77777777" w:rsidR="00457578" w:rsidRDefault="00457578"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AE9DC" w14:textId="77777777" w:rsidR="00457578" w:rsidRDefault="00457578" w:rsidP="0085007B">
      <w:pPr>
        <w:spacing w:after="0"/>
      </w:pPr>
      <w:r>
        <w:separator/>
      </w:r>
    </w:p>
  </w:footnote>
  <w:footnote w:type="continuationSeparator" w:id="0">
    <w:p w14:paraId="382E80D3" w14:textId="77777777" w:rsidR="00457578" w:rsidRDefault="00457578"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319C8"/>
    <w:rsid w:val="00040616"/>
    <w:rsid w:val="00043AEA"/>
    <w:rsid w:val="00060909"/>
    <w:rsid w:val="00080D3D"/>
    <w:rsid w:val="000840CD"/>
    <w:rsid w:val="00087D60"/>
    <w:rsid w:val="0009087A"/>
    <w:rsid w:val="000A2977"/>
    <w:rsid w:val="000B48ED"/>
    <w:rsid w:val="000D2249"/>
    <w:rsid w:val="000D593A"/>
    <w:rsid w:val="000E531B"/>
    <w:rsid w:val="000E69A8"/>
    <w:rsid w:val="000F3DA2"/>
    <w:rsid w:val="000F72A0"/>
    <w:rsid w:val="001039B4"/>
    <w:rsid w:val="001305D2"/>
    <w:rsid w:val="001472BB"/>
    <w:rsid w:val="00154976"/>
    <w:rsid w:val="00156FB0"/>
    <w:rsid w:val="00164006"/>
    <w:rsid w:val="00180D59"/>
    <w:rsid w:val="00193AA6"/>
    <w:rsid w:val="001959DE"/>
    <w:rsid w:val="001A26F6"/>
    <w:rsid w:val="001D1CB9"/>
    <w:rsid w:val="001D46DB"/>
    <w:rsid w:val="001D54BB"/>
    <w:rsid w:val="001D6904"/>
    <w:rsid w:val="001E24BC"/>
    <w:rsid w:val="001E411C"/>
    <w:rsid w:val="001F7D51"/>
    <w:rsid w:val="00215093"/>
    <w:rsid w:val="0021794E"/>
    <w:rsid w:val="0021798A"/>
    <w:rsid w:val="002273F1"/>
    <w:rsid w:val="00231B8C"/>
    <w:rsid w:val="00234C2E"/>
    <w:rsid w:val="00235A63"/>
    <w:rsid w:val="0024299C"/>
    <w:rsid w:val="002440EF"/>
    <w:rsid w:val="00254152"/>
    <w:rsid w:val="00254A52"/>
    <w:rsid w:val="00270102"/>
    <w:rsid w:val="002717B4"/>
    <w:rsid w:val="00277E48"/>
    <w:rsid w:val="00280F27"/>
    <w:rsid w:val="00285723"/>
    <w:rsid w:val="00287993"/>
    <w:rsid w:val="00293D1E"/>
    <w:rsid w:val="00294A4A"/>
    <w:rsid w:val="002B0C6B"/>
    <w:rsid w:val="002B5393"/>
    <w:rsid w:val="002C639F"/>
    <w:rsid w:val="002D0073"/>
    <w:rsid w:val="002E148B"/>
    <w:rsid w:val="002E3E99"/>
    <w:rsid w:val="002E442D"/>
    <w:rsid w:val="002E601F"/>
    <w:rsid w:val="00300404"/>
    <w:rsid w:val="00303A8A"/>
    <w:rsid w:val="003135D5"/>
    <w:rsid w:val="00323DEC"/>
    <w:rsid w:val="003448FC"/>
    <w:rsid w:val="0037451C"/>
    <w:rsid w:val="0037788D"/>
    <w:rsid w:val="00380505"/>
    <w:rsid w:val="00381B8D"/>
    <w:rsid w:val="0039639F"/>
    <w:rsid w:val="003A21D0"/>
    <w:rsid w:val="003A2237"/>
    <w:rsid w:val="003A3807"/>
    <w:rsid w:val="003B2077"/>
    <w:rsid w:val="003C4D50"/>
    <w:rsid w:val="003D4A97"/>
    <w:rsid w:val="003D5A4C"/>
    <w:rsid w:val="003D7DE6"/>
    <w:rsid w:val="003E2DDA"/>
    <w:rsid w:val="003E6EF8"/>
    <w:rsid w:val="003F05A5"/>
    <w:rsid w:val="00401993"/>
    <w:rsid w:val="004045CA"/>
    <w:rsid w:val="004046DB"/>
    <w:rsid w:val="00404EB2"/>
    <w:rsid w:val="00407DC7"/>
    <w:rsid w:val="00415209"/>
    <w:rsid w:val="00415986"/>
    <w:rsid w:val="0042316D"/>
    <w:rsid w:val="0042471D"/>
    <w:rsid w:val="00424EDF"/>
    <w:rsid w:val="00431C9C"/>
    <w:rsid w:val="0043254A"/>
    <w:rsid w:val="0045300A"/>
    <w:rsid w:val="004532C8"/>
    <w:rsid w:val="0045385D"/>
    <w:rsid w:val="00457578"/>
    <w:rsid w:val="004624A6"/>
    <w:rsid w:val="00476207"/>
    <w:rsid w:val="0048558F"/>
    <w:rsid w:val="004A02E0"/>
    <w:rsid w:val="004A1979"/>
    <w:rsid w:val="004A5F2E"/>
    <w:rsid w:val="004A698B"/>
    <w:rsid w:val="004B3AA1"/>
    <w:rsid w:val="004B47D1"/>
    <w:rsid w:val="004C64B0"/>
    <w:rsid w:val="004E218D"/>
    <w:rsid w:val="004F1EC5"/>
    <w:rsid w:val="00500CF4"/>
    <w:rsid w:val="0052326D"/>
    <w:rsid w:val="00553450"/>
    <w:rsid w:val="00556F9B"/>
    <w:rsid w:val="005768DF"/>
    <w:rsid w:val="00585E54"/>
    <w:rsid w:val="00586482"/>
    <w:rsid w:val="005B7B97"/>
    <w:rsid w:val="005C0C1C"/>
    <w:rsid w:val="005E6762"/>
    <w:rsid w:val="005F5EDB"/>
    <w:rsid w:val="006011FA"/>
    <w:rsid w:val="006030D6"/>
    <w:rsid w:val="00603F0C"/>
    <w:rsid w:val="0060496B"/>
    <w:rsid w:val="00615DFC"/>
    <w:rsid w:val="006177D5"/>
    <w:rsid w:val="00617D26"/>
    <w:rsid w:val="006334A9"/>
    <w:rsid w:val="006419A1"/>
    <w:rsid w:val="0064281B"/>
    <w:rsid w:val="0064465A"/>
    <w:rsid w:val="00657813"/>
    <w:rsid w:val="006665F8"/>
    <w:rsid w:val="00672099"/>
    <w:rsid w:val="00676894"/>
    <w:rsid w:val="00682336"/>
    <w:rsid w:val="00691673"/>
    <w:rsid w:val="00692737"/>
    <w:rsid w:val="006C270F"/>
    <w:rsid w:val="006D4ADF"/>
    <w:rsid w:val="006E0D3B"/>
    <w:rsid w:val="006E3D02"/>
    <w:rsid w:val="006E4321"/>
    <w:rsid w:val="006F65F0"/>
    <w:rsid w:val="00702D12"/>
    <w:rsid w:val="0070513E"/>
    <w:rsid w:val="00715EE3"/>
    <w:rsid w:val="007221E7"/>
    <w:rsid w:val="00724D6A"/>
    <w:rsid w:val="007272FC"/>
    <w:rsid w:val="00745058"/>
    <w:rsid w:val="00757496"/>
    <w:rsid w:val="00780C5D"/>
    <w:rsid w:val="00781D95"/>
    <w:rsid w:val="00790DAD"/>
    <w:rsid w:val="00790E48"/>
    <w:rsid w:val="007912AF"/>
    <w:rsid w:val="00794BC4"/>
    <w:rsid w:val="00797813"/>
    <w:rsid w:val="007A180A"/>
    <w:rsid w:val="007A76FB"/>
    <w:rsid w:val="007B3434"/>
    <w:rsid w:val="007C0907"/>
    <w:rsid w:val="007C56FF"/>
    <w:rsid w:val="007C786F"/>
    <w:rsid w:val="007E1A46"/>
    <w:rsid w:val="007F0C8C"/>
    <w:rsid w:val="007F1C21"/>
    <w:rsid w:val="007F2E53"/>
    <w:rsid w:val="007F652B"/>
    <w:rsid w:val="00820F19"/>
    <w:rsid w:val="0082616E"/>
    <w:rsid w:val="00837DE3"/>
    <w:rsid w:val="00841FBE"/>
    <w:rsid w:val="0084462E"/>
    <w:rsid w:val="008473C1"/>
    <w:rsid w:val="0085007B"/>
    <w:rsid w:val="0085417C"/>
    <w:rsid w:val="00855450"/>
    <w:rsid w:val="00857095"/>
    <w:rsid w:val="00861465"/>
    <w:rsid w:val="00865D8C"/>
    <w:rsid w:val="0086600A"/>
    <w:rsid w:val="008667F5"/>
    <w:rsid w:val="008700BA"/>
    <w:rsid w:val="00872817"/>
    <w:rsid w:val="00877DD6"/>
    <w:rsid w:val="00880A65"/>
    <w:rsid w:val="008923E1"/>
    <w:rsid w:val="008A7094"/>
    <w:rsid w:val="008B1F1B"/>
    <w:rsid w:val="008B2B74"/>
    <w:rsid w:val="008C486B"/>
    <w:rsid w:val="008D0CE5"/>
    <w:rsid w:val="008D5BF7"/>
    <w:rsid w:val="008D61DB"/>
    <w:rsid w:val="008E0748"/>
    <w:rsid w:val="008E69CF"/>
    <w:rsid w:val="008F4E67"/>
    <w:rsid w:val="00900284"/>
    <w:rsid w:val="0090040E"/>
    <w:rsid w:val="0090288D"/>
    <w:rsid w:val="009104D0"/>
    <w:rsid w:val="00940BB0"/>
    <w:rsid w:val="00944F74"/>
    <w:rsid w:val="00955479"/>
    <w:rsid w:val="009566A2"/>
    <w:rsid w:val="00971786"/>
    <w:rsid w:val="00976926"/>
    <w:rsid w:val="00983B33"/>
    <w:rsid w:val="00986115"/>
    <w:rsid w:val="00991694"/>
    <w:rsid w:val="0099226D"/>
    <w:rsid w:val="00993957"/>
    <w:rsid w:val="009940EC"/>
    <w:rsid w:val="00994BFA"/>
    <w:rsid w:val="00997791"/>
    <w:rsid w:val="009A13B0"/>
    <w:rsid w:val="009A3EC1"/>
    <w:rsid w:val="009A57E7"/>
    <w:rsid w:val="009A79C2"/>
    <w:rsid w:val="009B363E"/>
    <w:rsid w:val="009C74E8"/>
    <w:rsid w:val="009E4831"/>
    <w:rsid w:val="009E65A4"/>
    <w:rsid w:val="009F1217"/>
    <w:rsid w:val="009F5192"/>
    <w:rsid w:val="00A07B17"/>
    <w:rsid w:val="00A07D21"/>
    <w:rsid w:val="00A179FA"/>
    <w:rsid w:val="00A225DA"/>
    <w:rsid w:val="00A4192B"/>
    <w:rsid w:val="00A421BD"/>
    <w:rsid w:val="00A453DE"/>
    <w:rsid w:val="00A51F17"/>
    <w:rsid w:val="00A550B1"/>
    <w:rsid w:val="00A76535"/>
    <w:rsid w:val="00A775C8"/>
    <w:rsid w:val="00A8249C"/>
    <w:rsid w:val="00A851F7"/>
    <w:rsid w:val="00A87E03"/>
    <w:rsid w:val="00A973D4"/>
    <w:rsid w:val="00AA02CA"/>
    <w:rsid w:val="00AA39C1"/>
    <w:rsid w:val="00AA40A4"/>
    <w:rsid w:val="00AA78F2"/>
    <w:rsid w:val="00AB3B2D"/>
    <w:rsid w:val="00AC1A5B"/>
    <w:rsid w:val="00AC5147"/>
    <w:rsid w:val="00AE5948"/>
    <w:rsid w:val="00AE623E"/>
    <w:rsid w:val="00AF20A1"/>
    <w:rsid w:val="00AF5E48"/>
    <w:rsid w:val="00AF67E5"/>
    <w:rsid w:val="00AF6AF1"/>
    <w:rsid w:val="00B0730E"/>
    <w:rsid w:val="00B118DD"/>
    <w:rsid w:val="00B17C63"/>
    <w:rsid w:val="00B2765E"/>
    <w:rsid w:val="00B37A56"/>
    <w:rsid w:val="00B46A70"/>
    <w:rsid w:val="00B54ED3"/>
    <w:rsid w:val="00B556C2"/>
    <w:rsid w:val="00B86B45"/>
    <w:rsid w:val="00BA59E2"/>
    <w:rsid w:val="00BB3BB4"/>
    <w:rsid w:val="00BC2149"/>
    <w:rsid w:val="00BD07FE"/>
    <w:rsid w:val="00BD21C8"/>
    <w:rsid w:val="00BE2363"/>
    <w:rsid w:val="00BE3936"/>
    <w:rsid w:val="00BF6C4D"/>
    <w:rsid w:val="00C00767"/>
    <w:rsid w:val="00C008B3"/>
    <w:rsid w:val="00C3032E"/>
    <w:rsid w:val="00C30B97"/>
    <w:rsid w:val="00C3605F"/>
    <w:rsid w:val="00C51DC5"/>
    <w:rsid w:val="00C56B52"/>
    <w:rsid w:val="00C57D69"/>
    <w:rsid w:val="00C677A0"/>
    <w:rsid w:val="00C7248F"/>
    <w:rsid w:val="00C72FAD"/>
    <w:rsid w:val="00C74EBB"/>
    <w:rsid w:val="00C7630F"/>
    <w:rsid w:val="00C80E78"/>
    <w:rsid w:val="00C84344"/>
    <w:rsid w:val="00C85353"/>
    <w:rsid w:val="00C85B2A"/>
    <w:rsid w:val="00C87011"/>
    <w:rsid w:val="00CA4BD5"/>
    <w:rsid w:val="00CA7553"/>
    <w:rsid w:val="00CB4627"/>
    <w:rsid w:val="00CC66A4"/>
    <w:rsid w:val="00CD56D0"/>
    <w:rsid w:val="00CD73EC"/>
    <w:rsid w:val="00CF5EBA"/>
    <w:rsid w:val="00D0348F"/>
    <w:rsid w:val="00D07283"/>
    <w:rsid w:val="00D17612"/>
    <w:rsid w:val="00D17929"/>
    <w:rsid w:val="00D20E56"/>
    <w:rsid w:val="00D24CEC"/>
    <w:rsid w:val="00D27B82"/>
    <w:rsid w:val="00D415F2"/>
    <w:rsid w:val="00D44E50"/>
    <w:rsid w:val="00D46910"/>
    <w:rsid w:val="00D54D41"/>
    <w:rsid w:val="00D61690"/>
    <w:rsid w:val="00D700EE"/>
    <w:rsid w:val="00D820C9"/>
    <w:rsid w:val="00D93104"/>
    <w:rsid w:val="00D939C7"/>
    <w:rsid w:val="00D965C9"/>
    <w:rsid w:val="00DA099C"/>
    <w:rsid w:val="00DA1575"/>
    <w:rsid w:val="00DB1CBC"/>
    <w:rsid w:val="00DB63C4"/>
    <w:rsid w:val="00DC1FEF"/>
    <w:rsid w:val="00DD3ABC"/>
    <w:rsid w:val="00DD4E2B"/>
    <w:rsid w:val="00DE4566"/>
    <w:rsid w:val="00DE6833"/>
    <w:rsid w:val="00DF021C"/>
    <w:rsid w:val="00E104F3"/>
    <w:rsid w:val="00E11277"/>
    <w:rsid w:val="00E15131"/>
    <w:rsid w:val="00E317B5"/>
    <w:rsid w:val="00E34945"/>
    <w:rsid w:val="00E405F4"/>
    <w:rsid w:val="00E446E0"/>
    <w:rsid w:val="00E44AA6"/>
    <w:rsid w:val="00E45DCB"/>
    <w:rsid w:val="00E4682C"/>
    <w:rsid w:val="00E55D7C"/>
    <w:rsid w:val="00E6060F"/>
    <w:rsid w:val="00E6602E"/>
    <w:rsid w:val="00E83E54"/>
    <w:rsid w:val="00E84906"/>
    <w:rsid w:val="00E91D4D"/>
    <w:rsid w:val="00E95815"/>
    <w:rsid w:val="00E960BA"/>
    <w:rsid w:val="00EC0701"/>
    <w:rsid w:val="00EC1760"/>
    <w:rsid w:val="00EC7660"/>
    <w:rsid w:val="00EC7C77"/>
    <w:rsid w:val="00ED0301"/>
    <w:rsid w:val="00EE6CDE"/>
    <w:rsid w:val="00EF7857"/>
    <w:rsid w:val="00F00347"/>
    <w:rsid w:val="00F00835"/>
    <w:rsid w:val="00F0505D"/>
    <w:rsid w:val="00F204DF"/>
    <w:rsid w:val="00F33116"/>
    <w:rsid w:val="00F33AB9"/>
    <w:rsid w:val="00F421ED"/>
    <w:rsid w:val="00F43A67"/>
    <w:rsid w:val="00F45B1D"/>
    <w:rsid w:val="00F50CC5"/>
    <w:rsid w:val="00F57C08"/>
    <w:rsid w:val="00F66896"/>
    <w:rsid w:val="00F7789A"/>
    <w:rsid w:val="00F846CD"/>
    <w:rsid w:val="00F9494B"/>
    <w:rsid w:val="00FC1E72"/>
    <w:rsid w:val="00FC29F3"/>
    <w:rsid w:val="00FC2D3E"/>
    <w:rsid w:val="00FC348C"/>
    <w:rsid w:val="00FC518F"/>
    <w:rsid w:val="00FC5C03"/>
    <w:rsid w:val="00FE7B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254677099">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902063218">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1928415659">
      <w:bodyDiv w:val="1"/>
      <w:marLeft w:val="0"/>
      <w:marRight w:val="0"/>
      <w:marTop w:val="0"/>
      <w:marBottom w:val="0"/>
      <w:divBdr>
        <w:top w:val="none" w:sz="0" w:space="0" w:color="auto"/>
        <w:left w:val="none" w:sz="0" w:space="0" w:color="auto"/>
        <w:bottom w:val="none" w:sz="0" w:space="0" w:color="auto"/>
        <w:right w:val="none" w:sz="0" w:space="0" w:color="auto"/>
      </w:divBdr>
    </w:div>
    <w:div w:id="1997148131">
      <w:bodyDiv w:val="1"/>
      <w:marLeft w:val="0"/>
      <w:marRight w:val="0"/>
      <w:marTop w:val="0"/>
      <w:marBottom w:val="0"/>
      <w:divBdr>
        <w:top w:val="none" w:sz="0" w:space="0" w:color="auto"/>
        <w:left w:val="none" w:sz="0" w:space="0" w:color="auto"/>
        <w:bottom w:val="none" w:sz="0" w:space="0" w:color="auto"/>
        <w:right w:val="none" w:sz="0" w:space="0" w:color="auto"/>
      </w:divBdr>
    </w:div>
    <w:div w:id="202154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9E_Electronic_2022-02/INBOX/Chair_Notes/ChairNotes_Combined_AI%234.X_5.X_6.X_7.X_8.29-02-17-2000.do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49E_Electronic_2022-02/INBOX/Chair_Notes/ChairNotes_Puneet_02-17-1700.doc" TargetMode="External"/><Relationship Id="rId5" Type="http://schemas.openxmlformats.org/officeDocument/2006/relationships/webSettings" Target="webSettings.xml"/><Relationship Id="rId10" Type="http://schemas.openxmlformats.org/officeDocument/2006/relationships/hyperlink" Target="https://www.3gpp.org/ftp/tsg_sa/WG2_Arch/TSGS2_149E_Electronic_2022-02/INBOX/CCs/CC%232_2022-02-18_1330UTC/Slice%20group%20and%20priority.pptx" TargetMode="External"/><Relationship Id="rId4" Type="http://schemas.openxmlformats.org/officeDocument/2006/relationships/settings" Target="settings.xml"/><Relationship Id="rId9" Type="http://schemas.openxmlformats.org/officeDocument/2006/relationships/hyperlink" Target="https://www.3gpp.org/ftp/tsg_sa/WG2_Arch/TSGS2_149E_Electronic_2022-02/INBOX/CCs/CC%232_2022-02-18_1330UTC/SOH_S2-2200310_SMFassignedPDUsessionIDduplication.ppt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1583</TotalTime>
  <Pages>14</Pages>
  <Words>5122</Words>
  <Characters>29198</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SA WG5 Chair changes</cp:lastModifiedBy>
  <cp:revision>43</cp:revision>
  <dcterms:created xsi:type="dcterms:W3CDTF">2020-11-17T07:07:00Z</dcterms:created>
  <dcterms:modified xsi:type="dcterms:W3CDTF">2022-02-19T10:32:00Z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